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06" w:rsidRPr="0062702B" w:rsidRDefault="00865006" w:rsidP="00865006">
      <w:pPr>
        <w:jc w:val="center"/>
        <w:rPr>
          <w:b/>
        </w:rPr>
      </w:pPr>
      <w:r w:rsidRPr="0062702B">
        <w:rPr>
          <w:b/>
        </w:rPr>
        <w:t>Календарно-тематическое планирование  1 класс  (ФГОС)</w:t>
      </w:r>
      <w:r w:rsidR="00564358" w:rsidRPr="0062702B">
        <w:rPr>
          <w:b/>
        </w:rPr>
        <w:t xml:space="preserve"> </w:t>
      </w:r>
      <w:proofErr w:type="gramStart"/>
      <w:r w:rsidR="00564358" w:rsidRPr="0062702B">
        <w:rPr>
          <w:b/>
        </w:rPr>
        <w:t>ИЗО</w:t>
      </w:r>
      <w:proofErr w:type="gramEnd"/>
    </w:p>
    <w:tbl>
      <w:tblPr>
        <w:tblW w:w="164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417"/>
        <w:gridCol w:w="142"/>
        <w:gridCol w:w="1134"/>
        <w:gridCol w:w="1701"/>
        <w:gridCol w:w="1418"/>
        <w:gridCol w:w="2835"/>
        <w:gridCol w:w="3685"/>
        <w:gridCol w:w="142"/>
        <w:gridCol w:w="1276"/>
        <w:gridCol w:w="425"/>
        <w:gridCol w:w="850"/>
        <w:gridCol w:w="851"/>
      </w:tblGrid>
      <w:tr w:rsidR="00865006" w:rsidRPr="0062702B" w:rsidTr="00B91246">
        <w:tc>
          <w:tcPr>
            <w:tcW w:w="568" w:type="dxa"/>
            <w:vMerge w:val="restart"/>
          </w:tcPr>
          <w:p w:rsidR="00865006" w:rsidRPr="0062702B" w:rsidRDefault="00865006" w:rsidP="00865006">
            <w:pPr>
              <w:ind w:left="-24" w:firstLine="24"/>
              <w:jc w:val="center"/>
            </w:pPr>
            <w:r w:rsidRPr="0062702B">
              <w:t>№ урока</w:t>
            </w:r>
          </w:p>
        </w:tc>
        <w:tc>
          <w:tcPr>
            <w:tcW w:w="1417" w:type="dxa"/>
            <w:vMerge w:val="restart"/>
          </w:tcPr>
          <w:p w:rsidR="00865006" w:rsidRPr="0062702B" w:rsidRDefault="00865006" w:rsidP="00865006">
            <w:pPr>
              <w:jc w:val="center"/>
            </w:pPr>
            <w:r w:rsidRPr="0062702B">
              <w:t>Тема урока</w:t>
            </w:r>
          </w:p>
        </w:tc>
        <w:tc>
          <w:tcPr>
            <w:tcW w:w="1276" w:type="dxa"/>
            <w:gridSpan w:val="2"/>
            <w:vMerge w:val="restart"/>
          </w:tcPr>
          <w:p w:rsidR="00865006" w:rsidRPr="0062702B" w:rsidRDefault="00865006" w:rsidP="00865006">
            <w:pPr>
              <w:jc w:val="center"/>
            </w:pPr>
            <w:r w:rsidRPr="0062702B">
              <w:t>Тип урока</w:t>
            </w:r>
          </w:p>
        </w:tc>
        <w:tc>
          <w:tcPr>
            <w:tcW w:w="5954" w:type="dxa"/>
            <w:gridSpan w:val="3"/>
          </w:tcPr>
          <w:p w:rsidR="00865006" w:rsidRPr="0062702B" w:rsidRDefault="00865006" w:rsidP="00865006">
            <w:pPr>
              <w:jc w:val="center"/>
            </w:pPr>
            <w:r w:rsidRPr="0062702B">
              <w:t>Планируемые результаты</w:t>
            </w:r>
          </w:p>
        </w:tc>
        <w:tc>
          <w:tcPr>
            <w:tcW w:w="3827" w:type="dxa"/>
            <w:gridSpan w:val="2"/>
            <w:vMerge w:val="restart"/>
          </w:tcPr>
          <w:p w:rsidR="00865006" w:rsidRPr="0062702B" w:rsidRDefault="00865006" w:rsidP="00865006">
            <w:pPr>
              <w:jc w:val="center"/>
            </w:pPr>
            <w:r w:rsidRPr="0062702B">
              <w:t>Виды деятельности ученика</w:t>
            </w:r>
          </w:p>
        </w:tc>
        <w:tc>
          <w:tcPr>
            <w:tcW w:w="1276" w:type="dxa"/>
            <w:vMerge w:val="restart"/>
          </w:tcPr>
          <w:p w:rsidR="00865006" w:rsidRPr="0062702B" w:rsidRDefault="00865006" w:rsidP="00865006">
            <w:pPr>
              <w:jc w:val="center"/>
            </w:pPr>
            <w:r w:rsidRPr="0062702B">
              <w:t>Вид контроля</w:t>
            </w:r>
          </w:p>
        </w:tc>
        <w:tc>
          <w:tcPr>
            <w:tcW w:w="425" w:type="dxa"/>
            <w:vMerge w:val="restart"/>
          </w:tcPr>
          <w:p w:rsidR="00865006" w:rsidRPr="0062702B" w:rsidRDefault="00865006" w:rsidP="00865006">
            <w:pPr>
              <w:jc w:val="center"/>
            </w:pPr>
            <w:r w:rsidRPr="0062702B">
              <w:t>д/з</w:t>
            </w:r>
          </w:p>
        </w:tc>
        <w:tc>
          <w:tcPr>
            <w:tcW w:w="1701" w:type="dxa"/>
            <w:gridSpan w:val="2"/>
          </w:tcPr>
          <w:p w:rsidR="00865006" w:rsidRPr="0062702B" w:rsidRDefault="00865006" w:rsidP="00935858">
            <w:pPr>
              <w:ind w:right="601"/>
              <w:jc w:val="center"/>
            </w:pPr>
            <w:r w:rsidRPr="0062702B">
              <w:t>Дата</w:t>
            </w:r>
          </w:p>
        </w:tc>
      </w:tr>
      <w:tr w:rsidR="00865006" w:rsidRPr="0062702B" w:rsidTr="00B91246">
        <w:tc>
          <w:tcPr>
            <w:tcW w:w="568" w:type="dxa"/>
            <w:vMerge/>
          </w:tcPr>
          <w:p w:rsidR="00865006" w:rsidRPr="0062702B" w:rsidRDefault="00865006" w:rsidP="00865006">
            <w:pPr>
              <w:ind w:left="-24" w:firstLine="24"/>
              <w:jc w:val="center"/>
            </w:pPr>
          </w:p>
        </w:tc>
        <w:tc>
          <w:tcPr>
            <w:tcW w:w="1417" w:type="dxa"/>
            <w:vMerge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1276" w:type="dxa"/>
            <w:gridSpan w:val="2"/>
            <w:vMerge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1701" w:type="dxa"/>
          </w:tcPr>
          <w:p w:rsidR="00865006" w:rsidRPr="0062702B" w:rsidRDefault="00865006" w:rsidP="00865006">
            <w:pPr>
              <w:jc w:val="center"/>
            </w:pPr>
            <w:r w:rsidRPr="0062702B">
              <w:t xml:space="preserve">Предметные </w:t>
            </w:r>
          </w:p>
        </w:tc>
        <w:tc>
          <w:tcPr>
            <w:tcW w:w="1418" w:type="dxa"/>
          </w:tcPr>
          <w:p w:rsidR="00865006" w:rsidRPr="0062702B" w:rsidRDefault="00865006" w:rsidP="00865006">
            <w:pPr>
              <w:jc w:val="center"/>
            </w:pPr>
            <w:r w:rsidRPr="0062702B">
              <w:t xml:space="preserve">Метапредметные </w:t>
            </w:r>
          </w:p>
        </w:tc>
        <w:tc>
          <w:tcPr>
            <w:tcW w:w="2835" w:type="dxa"/>
          </w:tcPr>
          <w:p w:rsidR="00865006" w:rsidRPr="0062702B" w:rsidRDefault="00865006" w:rsidP="00865006">
            <w:pPr>
              <w:jc w:val="center"/>
            </w:pPr>
            <w:r w:rsidRPr="0062702B">
              <w:t xml:space="preserve">Личностные </w:t>
            </w:r>
          </w:p>
        </w:tc>
        <w:tc>
          <w:tcPr>
            <w:tcW w:w="3827" w:type="dxa"/>
            <w:gridSpan w:val="2"/>
            <w:vMerge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1276" w:type="dxa"/>
            <w:vMerge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425" w:type="dxa"/>
            <w:vMerge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65006" w:rsidP="00865006">
            <w:pPr>
              <w:jc w:val="center"/>
            </w:pPr>
            <w:r w:rsidRPr="0062702B">
              <w:t xml:space="preserve">План </w:t>
            </w:r>
          </w:p>
        </w:tc>
        <w:tc>
          <w:tcPr>
            <w:tcW w:w="851" w:type="dxa"/>
          </w:tcPr>
          <w:p w:rsidR="00865006" w:rsidRPr="0062702B" w:rsidRDefault="00865006" w:rsidP="00935858">
            <w:pPr>
              <w:ind w:right="601"/>
            </w:pPr>
            <w:r w:rsidRPr="0062702B">
              <w:t xml:space="preserve">Факт </w:t>
            </w:r>
          </w:p>
        </w:tc>
      </w:tr>
      <w:tr w:rsidR="00865006" w:rsidRPr="0062702B" w:rsidTr="00766B31">
        <w:tc>
          <w:tcPr>
            <w:tcW w:w="16444" w:type="dxa"/>
            <w:gridSpan w:val="13"/>
          </w:tcPr>
          <w:p w:rsidR="00865006" w:rsidRPr="0062702B" w:rsidRDefault="00865006" w:rsidP="00865006">
            <w:pPr>
              <w:ind w:left="-24" w:firstLine="24"/>
              <w:jc w:val="center"/>
            </w:pPr>
            <w:r w:rsidRPr="0062702B">
              <w:t>1 четверть</w:t>
            </w:r>
            <w:r w:rsidRPr="0062702B">
              <w:rPr>
                <w:b/>
              </w:rPr>
              <w:t xml:space="preserve">      «Ты учишься изображать» </w:t>
            </w:r>
            <w:r w:rsidRPr="0062702B">
              <w:t xml:space="preserve"> – 9 уроков</w:t>
            </w:r>
          </w:p>
        </w:tc>
      </w:tr>
      <w:tr w:rsidR="00865006" w:rsidRPr="0062702B" w:rsidTr="00B91246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1</w:t>
            </w:r>
          </w:p>
        </w:tc>
        <w:tc>
          <w:tcPr>
            <w:tcW w:w="1417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Мы знакомимся с волшебными красками</w:t>
            </w:r>
          </w:p>
        </w:tc>
        <w:tc>
          <w:tcPr>
            <w:tcW w:w="1276" w:type="dxa"/>
            <w:gridSpan w:val="2"/>
          </w:tcPr>
          <w:p w:rsidR="00865006" w:rsidRPr="0062702B" w:rsidRDefault="00865006" w:rsidP="00865006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Развитие умения видеть не только красоту природы.</w:t>
            </w:r>
          </w:p>
        </w:tc>
        <w:tc>
          <w:tcPr>
            <w:tcW w:w="1418" w:type="dxa"/>
          </w:tcPr>
          <w:p w:rsidR="00865006" w:rsidRPr="0062702B" w:rsidRDefault="00865006" w:rsidP="00865006">
            <w:pPr>
              <w:jc w:val="center"/>
            </w:pPr>
            <w:r w:rsidRPr="0062702B">
              <w:t xml:space="preserve">Ознакомление с видами искусства. 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Моделирование, поиск информации, самостоятельное создание проблем творческого характера, контроль, оценка, планирование учебного сотрудничества с учителем и сверстниками, умение точно выражать свои мысли.</w:t>
            </w:r>
          </w:p>
        </w:tc>
        <w:tc>
          <w:tcPr>
            <w:tcW w:w="3827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Владеть первичными навыками работы с  гуашью.</w:t>
            </w:r>
          </w:p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Соотносить цвет с вызываемыми ассоциациями (что бывает красным, желтым и т. д), приводить примеры.</w:t>
            </w:r>
          </w:p>
        </w:tc>
        <w:tc>
          <w:tcPr>
            <w:tcW w:w="1276" w:type="dxa"/>
          </w:tcPr>
          <w:p w:rsidR="00865006" w:rsidRPr="0062702B" w:rsidRDefault="00865006" w:rsidP="00865006">
            <w:pPr>
              <w:jc w:val="center"/>
            </w:pPr>
            <w:r w:rsidRPr="0062702B">
              <w:t>Фронтальный опрос.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  <w:r w:rsidRPr="0062702B">
              <w:t>0</w:t>
            </w:r>
          </w:p>
        </w:tc>
        <w:tc>
          <w:tcPr>
            <w:tcW w:w="850" w:type="dxa"/>
          </w:tcPr>
          <w:p w:rsidR="00865006" w:rsidRPr="00840809" w:rsidRDefault="00840809" w:rsidP="00865006">
            <w:pPr>
              <w:jc w:val="center"/>
            </w:pPr>
            <w:r>
              <w:t>1 нед</w:t>
            </w:r>
          </w:p>
        </w:tc>
        <w:tc>
          <w:tcPr>
            <w:tcW w:w="851" w:type="dxa"/>
          </w:tcPr>
          <w:p w:rsidR="00865006" w:rsidRPr="00840809" w:rsidRDefault="00865006" w:rsidP="00865006"/>
        </w:tc>
      </w:tr>
      <w:tr w:rsidR="00865006" w:rsidRPr="0062702B" w:rsidTr="00B91246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2</w:t>
            </w:r>
          </w:p>
        </w:tc>
        <w:tc>
          <w:tcPr>
            <w:tcW w:w="1417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Какого цвета осенняя  листва</w:t>
            </w:r>
          </w:p>
        </w:tc>
        <w:tc>
          <w:tcPr>
            <w:tcW w:w="1276" w:type="dxa"/>
            <w:gridSpan w:val="2"/>
          </w:tcPr>
          <w:p w:rsidR="00865006" w:rsidRPr="0062702B" w:rsidRDefault="00865006" w:rsidP="00865006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701" w:type="dxa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Привитие любви к произведениям искусства.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Ознакомление с видами искусства: искусства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Создание проблем творческого характера.</w:t>
            </w:r>
          </w:p>
        </w:tc>
        <w:tc>
          <w:tcPr>
            <w:tcW w:w="3827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 </w:t>
            </w:r>
            <w:proofErr w:type="gramStart"/>
            <w:r w:rsidRPr="0062702B">
              <w:t>Находить, рассматривать красоту (интересное, эмоционально-образное, необычное) в обыкновенных явлениях (деталях) природы (листья, капли дождя, паутинки, камушки, кора деревьев и т. п.) и рассуждать об увиденном (объяснять увиденное).</w:t>
            </w:r>
            <w:proofErr w:type="gramEnd"/>
            <w:r w:rsidRPr="0062702B">
              <w:t xml:space="preserve"> Сравнивать различные листья на основе выявления их геометрических форм.     Уметь изображать сказочный лес, где все деревья похожи на разные по форме листья. </w:t>
            </w:r>
          </w:p>
        </w:tc>
        <w:tc>
          <w:tcPr>
            <w:tcW w:w="1276" w:type="dxa"/>
          </w:tcPr>
          <w:p w:rsidR="00865006" w:rsidRPr="0062702B" w:rsidRDefault="00865006" w:rsidP="00865006">
            <w:pPr>
              <w:jc w:val="center"/>
            </w:pPr>
            <w:r w:rsidRPr="0062702B">
              <w:t>Сравнение и анализ работ обсужден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  <w:r w:rsidRPr="0062702B">
              <w:t>0</w:t>
            </w:r>
          </w:p>
        </w:tc>
        <w:tc>
          <w:tcPr>
            <w:tcW w:w="850" w:type="dxa"/>
          </w:tcPr>
          <w:p w:rsidR="00865006" w:rsidRPr="00840809" w:rsidRDefault="00840809" w:rsidP="00865006">
            <w:pPr>
              <w:jc w:val="center"/>
            </w:pPr>
            <w:r>
              <w:t>2 н</w:t>
            </w:r>
          </w:p>
        </w:tc>
        <w:tc>
          <w:tcPr>
            <w:tcW w:w="851" w:type="dxa"/>
          </w:tcPr>
          <w:p w:rsidR="00865006" w:rsidRPr="00840809" w:rsidRDefault="00865006" w:rsidP="00323CC0"/>
        </w:tc>
      </w:tr>
      <w:tr w:rsidR="00865006" w:rsidRPr="0062702B" w:rsidTr="00B91246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3</w:t>
            </w:r>
          </w:p>
        </w:tc>
        <w:tc>
          <w:tcPr>
            <w:tcW w:w="1417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Мы на прогуле</w:t>
            </w:r>
          </w:p>
        </w:tc>
        <w:tc>
          <w:tcPr>
            <w:tcW w:w="1276" w:type="dxa"/>
            <w:gridSpan w:val="2"/>
          </w:tcPr>
          <w:p w:rsidR="00865006" w:rsidRPr="0062702B" w:rsidRDefault="00865006" w:rsidP="00865006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Привитие любви к произведениям искусства.</w:t>
            </w:r>
          </w:p>
        </w:tc>
        <w:tc>
          <w:tcPr>
            <w:tcW w:w="1418" w:type="dxa"/>
          </w:tcPr>
          <w:p w:rsidR="00865006" w:rsidRPr="0062702B" w:rsidRDefault="00865006" w:rsidP="00865006">
            <w:pPr>
              <w:jc w:val="center"/>
            </w:pPr>
            <w:r w:rsidRPr="0062702B">
              <w:t>Освоение основ искусства.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Создание проблем творческого характера.</w:t>
            </w:r>
          </w:p>
        </w:tc>
        <w:tc>
          <w:tcPr>
            <w:tcW w:w="3827" w:type="dxa"/>
            <w:gridSpan w:val="2"/>
          </w:tcPr>
          <w:p w:rsidR="00865006" w:rsidRPr="0062702B" w:rsidRDefault="00865006" w:rsidP="00403231">
            <w:r w:rsidRPr="0062702B">
              <w:t>Находить выразительные, образные объемы в природе (облака, камни, коряги, плоды и т. д.).</w:t>
            </w:r>
          </w:p>
        </w:tc>
        <w:tc>
          <w:tcPr>
            <w:tcW w:w="1276" w:type="dxa"/>
          </w:tcPr>
          <w:p w:rsidR="00865006" w:rsidRPr="0062702B" w:rsidRDefault="00865006" w:rsidP="00403231">
            <w:r w:rsidRPr="0062702B">
              <w:t>Анализ результатов собственной художест</w:t>
            </w:r>
            <w:r w:rsidRPr="0062702B">
              <w:lastRenderedPageBreak/>
              <w:t>венной деятельности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3 н</w:t>
            </w:r>
          </w:p>
        </w:tc>
        <w:tc>
          <w:tcPr>
            <w:tcW w:w="851" w:type="dxa"/>
          </w:tcPr>
          <w:p w:rsidR="00865006" w:rsidRPr="0062702B" w:rsidRDefault="00865006" w:rsidP="00323CC0"/>
        </w:tc>
      </w:tr>
      <w:tr w:rsidR="00865006" w:rsidRPr="0062702B" w:rsidTr="00B91246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lastRenderedPageBreak/>
              <w:t>4</w:t>
            </w:r>
          </w:p>
        </w:tc>
        <w:tc>
          <w:tcPr>
            <w:tcW w:w="1417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Как живут деревья</w:t>
            </w:r>
          </w:p>
        </w:tc>
        <w:tc>
          <w:tcPr>
            <w:tcW w:w="1276" w:type="dxa"/>
            <w:gridSpan w:val="2"/>
          </w:tcPr>
          <w:p w:rsidR="00865006" w:rsidRPr="0062702B" w:rsidRDefault="00865006" w:rsidP="00865006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Привитие аккуратности и терпеливому выполнению сложной работы.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Умение отличать и выполнять тональные соотношения.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Развиваем в учащихся сопереживание и взаимовыручка.</w:t>
            </w:r>
          </w:p>
        </w:tc>
        <w:tc>
          <w:tcPr>
            <w:tcW w:w="3827" w:type="dxa"/>
            <w:gridSpan w:val="2"/>
          </w:tcPr>
          <w:p w:rsidR="00865006" w:rsidRPr="0062702B" w:rsidRDefault="00865006" w:rsidP="00403231">
            <w:proofErr w:type="gramStart"/>
            <w:r w:rsidRPr="0062702B">
              <w:t>Находить, рассматривать красоту (интересное, эмоционально-образное, необычное) в обыкновенных явлениях (деталях) природы (листья,  паутинки, камушки, кора деревьев и т. п.) и рассуждать об увиденном (объяснять увиденное)</w:t>
            </w:r>
            <w:proofErr w:type="gramEnd"/>
          </w:p>
        </w:tc>
        <w:tc>
          <w:tcPr>
            <w:tcW w:w="1276" w:type="dxa"/>
          </w:tcPr>
          <w:p w:rsidR="00865006" w:rsidRPr="0062702B" w:rsidRDefault="00865006" w:rsidP="00403231">
            <w:r w:rsidRPr="0062702B">
              <w:t>Сравнение и выбор лучших работ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4 н</w:t>
            </w:r>
          </w:p>
        </w:tc>
        <w:tc>
          <w:tcPr>
            <w:tcW w:w="851" w:type="dxa"/>
          </w:tcPr>
          <w:p w:rsidR="00865006" w:rsidRPr="0062702B" w:rsidRDefault="00865006" w:rsidP="00323CC0"/>
        </w:tc>
      </w:tr>
      <w:tr w:rsidR="00865006" w:rsidRPr="0062702B" w:rsidTr="00B91246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5</w:t>
            </w:r>
          </w:p>
        </w:tc>
        <w:tc>
          <w:tcPr>
            <w:tcW w:w="1417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Изображения всюду вокруг нас</w:t>
            </w:r>
          </w:p>
        </w:tc>
        <w:tc>
          <w:tcPr>
            <w:tcW w:w="1276" w:type="dxa"/>
            <w:gridSpan w:val="2"/>
          </w:tcPr>
          <w:p w:rsidR="00865006" w:rsidRPr="0062702B" w:rsidRDefault="00865006" w:rsidP="00865006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Уметь выполнять цветовые растяжки, плавные переходы от одного цвета к другому.</w:t>
            </w:r>
          </w:p>
        </w:tc>
        <w:tc>
          <w:tcPr>
            <w:tcW w:w="1418" w:type="dxa"/>
          </w:tcPr>
          <w:p w:rsidR="00865006" w:rsidRPr="0062702B" w:rsidRDefault="00865006" w:rsidP="00403231">
            <w:proofErr w:type="gramStart"/>
            <w:r w:rsidRPr="0062702B">
              <w:t>Знать основы языка изобразительного  искусства (тон, выразительные возможности тона.</w:t>
            </w:r>
            <w:proofErr w:type="gramEnd"/>
          </w:p>
        </w:tc>
        <w:tc>
          <w:tcPr>
            <w:tcW w:w="2835" w:type="dxa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Создание проблем творческого характера, контроль, коррекция, оценка</w:t>
            </w:r>
          </w:p>
        </w:tc>
        <w:tc>
          <w:tcPr>
            <w:tcW w:w="3827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 Находить изображения в окружающей действительности.</w:t>
            </w:r>
          </w:p>
        </w:tc>
        <w:tc>
          <w:tcPr>
            <w:tcW w:w="1276" w:type="dxa"/>
          </w:tcPr>
          <w:p w:rsidR="00865006" w:rsidRPr="0062702B" w:rsidRDefault="00865006" w:rsidP="00403231">
            <w:r w:rsidRPr="0062702B">
              <w:t>Просмотр и обсуждение выполненных работ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5 н</w:t>
            </w:r>
          </w:p>
        </w:tc>
        <w:tc>
          <w:tcPr>
            <w:tcW w:w="851" w:type="dxa"/>
          </w:tcPr>
          <w:p w:rsidR="00865006" w:rsidRPr="0062702B" w:rsidRDefault="00865006" w:rsidP="00323CC0"/>
        </w:tc>
      </w:tr>
      <w:tr w:rsidR="00865006" w:rsidRPr="0062702B" w:rsidTr="00B91246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6</w:t>
            </w:r>
          </w:p>
        </w:tc>
        <w:tc>
          <w:tcPr>
            <w:tcW w:w="1417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Мастер изображения помогает видеть</w:t>
            </w:r>
          </w:p>
        </w:tc>
        <w:tc>
          <w:tcPr>
            <w:tcW w:w="1276" w:type="dxa"/>
            <w:gridSpan w:val="2"/>
          </w:tcPr>
          <w:p w:rsidR="00865006" w:rsidRPr="0062702B" w:rsidRDefault="00865006" w:rsidP="00865006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701" w:type="dxa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Учиться передавать эмоциональное состояние средствами живописи; активно воспринимать произведения живописи.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Сравнивать произведения художественные. Высказывать мнение.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Создание проблем творческого характера.</w:t>
            </w:r>
          </w:p>
        </w:tc>
        <w:tc>
          <w:tcPr>
            <w:tcW w:w="3827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proofErr w:type="gramStart"/>
            <w:r w:rsidRPr="0062702B">
              <w:t>Находить, рассматривать красоту (интересное, эмоционально-образное, необычное) в обыкновенных явлениях (деталях) природы (листья, капли дождя, паутинки, камушки, кора деревьев и т. п.) и рассуждать об увиденном.</w:t>
            </w:r>
            <w:proofErr w:type="gramEnd"/>
          </w:p>
        </w:tc>
        <w:tc>
          <w:tcPr>
            <w:tcW w:w="1276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Понятие колорит, «гармония цвета» Механическое смешивание цветов. Сравнить умение и оценить.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6 н</w:t>
            </w:r>
          </w:p>
        </w:tc>
        <w:tc>
          <w:tcPr>
            <w:tcW w:w="851" w:type="dxa"/>
          </w:tcPr>
          <w:p w:rsidR="00865006" w:rsidRPr="0062702B" w:rsidRDefault="00865006" w:rsidP="00323CC0"/>
        </w:tc>
      </w:tr>
      <w:tr w:rsidR="00865006" w:rsidRPr="0062702B" w:rsidTr="00B91246">
        <w:tc>
          <w:tcPr>
            <w:tcW w:w="568" w:type="dxa"/>
          </w:tcPr>
          <w:p w:rsidR="00865006" w:rsidRPr="0062702B" w:rsidRDefault="00865006" w:rsidP="00865006">
            <w:pPr>
              <w:ind w:left="-24" w:firstLine="24"/>
              <w:jc w:val="both"/>
              <w:rPr>
                <w:b/>
              </w:rPr>
            </w:pPr>
          </w:p>
          <w:p w:rsidR="00865006" w:rsidRPr="0062702B" w:rsidRDefault="00865006" w:rsidP="00865006">
            <w:pPr>
              <w:ind w:left="-24" w:firstLine="24"/>
              <w:jc w:val="both"/>
              <w:rPr>
                <w:b/>
              </w:rPr>
            </w:pPr>
            <w:r w:rsidRPr="0062702B">
              <w:rPr>
                <w:b/>
              </w:rPr>
              <w:t>7</w:t>
            </w:r>
          </w:p>
        </w:tc>
        <w:tc>
          <w:tcPr>
            <w:tcW w:w="1417" w:type="dxa"/>
          </w:tcPr>
          <w:p w:rsidR="00865006" w:rsidRPr="0062702B" w:rsidRDefault="00865006" w:rsidP="00865006">
            <w:pPr>
              <w:jc w:val="center"/>
            </w:pPr>
            <w:r w:rsidRPr="0062702B">
              <w:t>Изображать можно пятном</w:t>
            </w:r>
          </w:p>
        </w:tc>
        <w:tc>
          <w:tcPr>
            <w:tcW w:w="1276" w:type="dxa"/>
            <w:gridSpan w:val="2"/>
          </w:tcPr>
          <w:p w:rsidR="00865006" w:rsidRPr="0062702B" w:rsidRDefault="00865006" w:rsidP="00403231">
            <w:r w:rsidRPr="0062702B">
              <w:t>открытие новых знаний;</w:t>
            </w:r>
          </w:p>
          <w:p w:rsidR="00865006" w:rsidRPr="0062702B" w:rsidRDefault="00865006" w:rsidP="00865006">
            <w:pPr>
              <w:jc w:val="center"/>
            </w:pP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Сравнивать произведения художественные. Высказывать мнение.</w:t>
            </w:r>
          </w:p>
        </w:tc>
        <w:tc>
          <w:tcPr>
            <w:tcW w:w="141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Понятие «колорит», «гармония цвета» Механическое смешивание цветов. Сравнить умение и оценить.</w:t>
            </w:r>
          </w:p>
        </w:tc>
        <w:tc>
          <w:tcPr>
            <w:tcW w:w="2835" w:type="dxa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Учиться передавать эмоциональное состояние средствами живописи; активно воспринимать произведения живописи.</w:t>
            </w:r>
          </w:p>
          <w:p w:rsidR="00865006" w:rsidRPr="0062702B" w:rsidRDefault="00865006" w:rsidP="00865006">
            <w:pPr>
              <w:jc w:val="center"/>
            </w:pPr>
          </w:p>
        </w:tc>
        <w:tc>
          <w:tcPr>
            <w:tcW w:w="3827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 Использовать пятно как основу изобразительного образа на плоскости. Видеть зрительную метафору — находить потенциальный образ в случайной форме силуэтного пятна и проявлять его путем дорисовки. Овладевать первичными навыками изображения на плоскости с помощью пятна, навыками работы кистью и краской.  </w:t>
            </w:r>
            <w:proofErr w:type="gramStart"/>
            <w:r w:rsidRPr="0062702B">
              <w:t>Уметь 19.10создавать изображения на основе пятна методом от целого к частностям (создание образов зверей, птиц, рыб способом «превращения», т.е. дорисовать пятна (кляксы).</w:t>
            </w:r>
            <w:proofErr w:type="gramEnd"/>
          </w:p>
        </w:tc>
        <w:tc>
          <w:tcPr>
            <w:tcW w:w="1276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Опрос, просмотр и анализ работ.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7 н</w:t>
            </w:r>
          </w:p>
        </w:tc>
        <w:tc>
          <w:tcPr>
            <w:tcW w:w="851" w:type="dxa"/>
          </w:tcPr>
          <w:p w:rsidR="00865006" w:rsidRPr="0062702B" w:rsidRDefault="00865006" w:rsidP="00865006">
            <w:pPr>
              <w:jc w:val="center"/>
            </w:pPr>
          </w:p>
        </w:tc>
      </w:tr>
      <w:tr w:rsidR="00865006" w:rsidRPr="0062702B" w:rsidTr="00B91246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Изображать можно линией</w:t>
            </w:r>
          </w:p>
        </w:tc>
        <w:tc>
          <w:tcPr>
            <w:tcW w:w="1276" w:type="dxa"/>
            <w:gridSpan w:val="2"/>
          </w:tcPr>
          <w:p w:rsidR="00865006" w:rsidRPr="0062702B" w:rsidRDefault="00865006" w:rsidP="00403231">
            <w:r w:rsidRPr="0062702B">
              <w:t>открытие новых знаний;</w:t>
            </w:r>
          </w:p>
          <w:p w:rsidR="00865006" w:rsidRPr="0062702B" w:rsidRDefault="00865006" w:rsidP="00865006">
            <w:pPr>
              <w:jc w:val="center"/>
            </w:pPr>
          </w:p>
        </w:tc>
        <w:tc>
          <w:tcPr>
            <w:tcW w:w="1701" w:type="dxa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Уметь использовать выразительные возможности  материала в самостоятельной работе.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Связь объема с окружающим  пространством и окружением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Знать понятие  Выразительные средства и возможности линии, навыками работы графическими материалами</w:t>
            </w:r>
          </w:p>
        </w:tc>
        <w:tc>
          <w:tcPr>
            <w:tcW w:w="3827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Овладевать первичными навыками изображения на плоскости с помощью линии, навыками работы графическими материалами (черный фломастер, простой карандаш, гелевая ручка). Находить и наблюдать линии и их ритм в природе.</w:t>
            </w:r>
          </w:p>
        </w:tc>
        <w:tc>
          <w:tcPr>
            <w:tcW w:w="1276" w:type="dxa"/>
          </w:tcPr>
          <w:p w:rsidR="00865006" w:rsidRPr="0062702B" w:rsidRDefault="00865006" w:rsidP="00403231">
            <w:r w:rsidRPr="0062702B">
              <w:t>Опрос, просмотр и анализ работ.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8 н</w:t>
            </w:r>
          </w:p>
        </w:tc>
        <w:tc>
          <w:tcPr>
            <w:tcW w:w="851" w:type="dxa"/>
          </w:tcPr>
          <w:p w:rsidR="00865006" w:rsidRPr="0062702B" w:rsidRDefault="00865006" w:rsidP="00323CC0"/>
        </w:tc>
      </w:tr>
      <w:tr w:rsidR="00865006" w:rsidRPr="0062702B" w:rsidTr="00B91246">
        <w:trPr>
          <w:trHeight w:val="2819"/>
        </w:trPr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9</w:t>
            </w:r>
          </w:p>
        </w:tc>
        <w:tc>
          <w:tcPr>
            <w:tcW w:w="1417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Художники и зрители</w:t>
            </w:r>
          </w:p>
        </w:tc>
        <w:tc>
          <w:tcPr>
            <w:tcW w:w="1276" w:type="dxa"/>
            <w:gridSpan w:val="2"/>
          </w:tcPr>
          <w:p w:rsidR="00865006" w:rsidRPr="0062702B" w:rsidRDefault="00865006" w:rsidP="00403231">
            <w:r w:rsidRPr="0062702B">
              <w:t>закрепление знаний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Запомнить произведения выдающихся художников, творчество которых рассматривалось на уроке. Отличать работы по видам искусства.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Знать виды пластических и изобразительных искусств.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Знать понятия изобразительных искусств.</w:t>
            </w:r>
          </w:p>
        </w:tc>
        <w:tc>
          <w:tcPr>
            <w:tcW w:w="3827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 Анализировать работы одноклассников с позиций творческих задач данной темы, с точки зрения содержания и средств его выражения.  Воспринимать и эмоционально оценивать выставку творческих работ одноклассников.   </w:t>
            </w:r>
            <w:proofErr w:type="gramStart"/>
            <w:r w:rsidRPr="0062702B">
              <w:t xml:space="preserve">Знать  содержание произведений художников (В. Васнецов, М. Врубель, Н. Рерих, В. Ван Гог... </w:t>
            </w:r>
            <w:proofErr w:type="gramEnd"/>
          </w:p>
        </w:tc>
        <w:tc>
          <w:tcPr>
            <w:tcW w:w="1276" w:type="dxa"/>
          </w:tcPr>
          <w:p w:rsidR="00865006" w:rsidRPr="0062702B" w:rsidRDefault="00865006" w:rsidP="00403231">
            <w:r w:rsidRPr="0062702B">
              <w:t>Подведение итогов конкурса.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9 н</w:t>
            </w:r>
          </w:p>
        </w:tc>
        <w:tc>
          <w:tcPr>
            <w:tcW w:w="851" w:type="dxa"/>
          </w:tcPr>
          <w:p w:rsidR="00865006" w:rsidRPr="0062702B" w:rsidRDefault="00865006" w:rsidP="00323CC0"/>
        </w:tc>
      </w:tr>
      <w:tr w:rsidR="00865006" w:rsidRPr="0062702B" w:rsidTr="00766B31">
        <w:tc>
          <w:tcPr>
            <w:tcW w:w="16444" w:type="dxa"/>
            <w:gridSpan w:val="13"/>
          </w:tcPr>
          <w:p w:rsidR="00865006" w:rsidRPr="0062702B" w:rsidRDefault="00865006" w:rsidP="00865006">
            <w:pPr>
              <w:ind w:left="-24" w:firstLine="24"/>
              <w:jc w:val="center"/>
            </w:pPr>
            <w:r w:rsidRPr="0062702B">
              <w:t xml:space="preserve">2 четверть </w:t>
            </w:r>
            <w:r w:rsidRPr="0062702B">
              <w:rPr>
                <w:b/>
              </w:rPr>
              <w:t>  «Ты украшаешь»  </w:t>
            </w:r>
            <w:r w:rsidRPr="0062702B">
              <w:t>– 7 уроков</w:t>
            </w:r>
          </w:p>
        </w:tc>
      </w:tr>
      <w:tr w:rsidR="00865006" w:rsidRPr="0062702B" w:rsidTr="00766B31">
        <w:tc>
          <w:tcPr>
            <w:tcW w:w="568" w:type="dxa"/>
          </w:tcPr>
          <w:p w:rsidR="00865006" w:rsidRPr="0062702B" w:rsidRDefault="00865006" w:rsidP="00865006">
            <w:pPr>
              <w:ind w:left="-24" w:firstLine="24"/>
              <w:jc w:val="both"/>
              <w:rPr>
                <w:b/>
              </w:rPr>
            </w:pPr>
            <w:r w:rsidRPr="0062702B">
              <w:rPr>
                <w:b/>
              </w:rPr>
              <w:t>10</w:t>
            </w:r>
          </w:p>
        </w:tc>
        <w:tc>
          <w:tcPr>
            <w:tcW w:w="1559" w:type="dxa"/>
            <w:gridSpan w:val="2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Мир полон украшений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Привитие любви к произведениям искусства.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Формирование представлений о ритме  и цвете.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Понимать значение изобразительного искусства в жизни человека и общества.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Находить примеры декоративных украшений в окружающей действительности (в школе, дома, на улице).     Наблюдать и эстетически оценивать украшения в природе. Создавать роспись цветов-заготовок, вырезанных из цветной бумаги (работа гуашью).</w:t>
            </w:r>
          </w:p>
        </w:tc>
        <w:tc>
          <w:tcPr>
            <w:tcW w:w="1418" w:type="dxa"/>
            <w:gridSpan w:val="2"/>
          </w:tcPr>
          <w:p w:rsidR="00865006" w:rsidRPr="0062702B" w:rsidRDefault="00865006" w:rsidP="00403231">
            <w:r w:rsidRPr="0062702B">
              <w:t>Оценить творчество рассказа об окружающем мире и умение передать это в рисунке.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10 н</w:t>
            </w:r>
          </w:p>
        </w:tc>
        <w:tc>
          <w:tcPr>
            <w:tcW w:w="851" w:type="dxa"/>
          </w:tcPr>
          <w:p w:rsidR="00865006" w:rsidRPr="0062702B" w:rsidRDefault="00865006" w:rsidP="00341461"/>
        </w:tc>
      </w:tr>
      <w:tr w:rsidR="00865006" w:rsidRPr="0062702B" w:rsidTr="00766B31">
        <w:tc>
          <w:tcPr>
            <w:tcW w:w="568" w:type="dxa"/>
          </w:tcPr>
          <w:p w:rsidR="00865006" w:rsidRPr="0062702B" w:rsidRDefault="00865006" w:rsidP="00865006">
            <w:pPr>
              <w:ind w:left="-24" w:firstLine="24"/>
              <w:jc w:val="both"/>
              <w:rPr>
                <w:b/>
              </w:rPr>
            </w:pPr>
            <w:r w:rsidRPr="0062702B">
              <w:rPr>
                <w:b/>
              </w:rPr>
              <w:t>11</w:t>
            </w:r>
          </w:p>
        </w:tc>
        <w:tc>
          <w:tcPr>
            <w:tcW w:w="1559" w:type="dxa"/>
            <w:gridSpan w:val="2"/>
          </w:tcPr>
          <w:p w:rsidR="00865006" w:rsidRPr="0062702B" w:rsidRDefault="00865006" w:rsidP="00403231">
            <w:r w:rsidRPr="0062702B">
              <w:t>Цветы.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Привитие любви к произведениям искусства.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Формирование представлений о ритме  и цвете.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Понимать значение изобразительного искусства в жизни человека и общества.</w:t>
            </w:r>
          </w:p>
        </w:tc>
        <w:tc>
          <w:tcPr>
            <w:tcW w:w="3685" w:type="dxa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  Находить природные узоры (сережки на ветке, кисть ягод, иней и т. д.) и любоваться ими, выражать в беседе свои впечатления. </w:t>
            </w:r>
            <w:proofErr w:type="gramStart"/>
            <w:r w:rsidRPr="0062702B">
              <w:t>Изображать (декоративно) птиц, бабочек, рыб и т. д., передавая характер их узоров, расцветки, форму украшающих их деталей, узорчатую красоту фактуры</w:t>
            </w:r>
            <w:proofErr w:type="gramEnd"/>
          </w:p>
        </w:tc>
        <w:tc>
          <w:tcPr>
            <w:tcW w:w="1418" w:type="dxa"/>
            <w:gridSpan w:val="2"/>
          </w:tcPr>
          <w:p w:rsidR="00865006" w:rsidRPr="0062702B" w:rsidRDefault="00865006" w:rsidP="00403231">
            <w:r w:rsidRPr="0062702B">
              <w:t>Оценить творчество рассказа об окружающем мире и умение передать это в рисунке.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11 н</w:t>
            </w:r>
          </w:p>
        </w:tc>
        <w:tc>
          <w:tcPr>
            <w:tcW w:w="851" w:type="dxa"/>
          </w:tcPr>
          <w:p w:rsidR="00865006" w:rsidRPr="0062702B" w:rsidRDefault="00865006" w:rsidP="00341461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12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Узоры на крыльях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Научиться выполнять геометрические тела, которые составляют основу всего многообразия форм.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Конструкция сложной формы. Правила изображения и средства выразительности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Иметь представление  о многообразии и выразительности форм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  Находить природные узоры (сережки на ветке, кисть ягод, иней ...) и любоваться ими, выражать в беседе свои впечатления. Разглядывать узоры и формы, созданные природой, интерпретировать их в собственных изображениях и украшениях.  </w:t>
            </w:r>
            <w:proofErr w:type="gramStart"/>
            <w:r w:rsidRPr="0062702B">
              <w:t>Изображать (декоративно) птиц, бабочек, рыб и т. д., передавая характер их узоров, расцветки, форму украшающих их деталей, узорчатую красоту фактуры.</w:t>
            </w:r>
            <w:proofErr w:type="gramEnd"/>
          </w:p>
        </w:tc>
        <w:tc>
          <w:tcPr>
            <w:tcW w:w="1418" w:type="dxa"/>
            <w:gridSpan w:val="2"/>
          </w:tcPr>
          <w:p w:rsidR="00865006" w:rsidRPr="0062702B" w:rsidRDefault="00865006" w:rsidP="00403231">
            <w:r w:rsidRPr="0062702B">
              <w:t>Вырезание из бумаги геометрических форм и оценивание их.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12 н</w:t>
            </w:r>
          </w:p>
        </w:tc>
        <w:tc>
          <w:tcPr>
            <w:tcW w:w="851" w:type="dxa"/>
          </w:tcPr>
          <w:p w:rsidR="00865006" w:rsidRPr="0062702B" w:rsidRDefault="00865006" w:rsidP="00341461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13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Красивые рыбы.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Перспектива, как способ изображения на плоскости предметов  в пространстве.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Творческое обсуждение выполненных работ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Знать правила объемного изображения геометрических тел с натуры, основы композиции на плоскости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Находить природные узоры (сережки на ветке, кисть ягод, иней и т. д.) и любоваться ими, выражать в беседе свои впечатления.  Разглядывать узоры и формы, созданные природой, интерпретировать их в собственных изображениях и украшениях.     </w:t>
            </w:r>
          </w:p>
        </w:tc>
        <w:tc>
          <w:tcPr>
            <w:tcW w:w="1418" w:type="dxa"/>
            <w:gridSpan w:val="2"/>
          </w:tcPr>
          <w:p w:rsidR="00865006" w:rsidRPr="0062702B" w:rsidRDefault="00865006" w:rsidP="00403231">
            <w:r w:rsidRPr="0062702B">
              <w:t>Просмотр и анализ работ.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13 н</w:t>
            </w:r>
          </w:p>
        </w:tc>
        <w:tc>
          <w:tcPr>
            <w:tcW w:w="851" w:type="dxa"/>
          </w:tcPr>
          <w:p w:rsidR="00865006" w:rsidRPr="0062702B" w:rsidRDefault="00865006" w:rsidP="00341461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14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Украшения птиц.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Уметь видеть  и использовать в качестве средства выражения характер освещения при изображении с натуры.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Знать основы изобразительной грамоты: светотень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Знать выдающихся художников</w:t>
            </w:r>
            <w:proofErr w:type="gramStart"/>
            <w:r w:rsidRPr="0062702B">
              <w:t xml:space="preserve"> ,</w:t>
            </w:r>
            <w:proofErr w:type="gramEnd"/>
            <w:r w:rsidRPr="0062702B">
              <w:t>названных на уроке.</w:t>
            </w:r>
          </w:p>
          <w:p w:rsidR="00865006" w:rsidRPr="0062702B" w:rsidRDefault="00865006" w:rsidP="00403231">
            <w:r w:rsidRPr="0062702B">
              <w:t>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 Находить природные узоры (сережки на ветке, кисть ягод, иней и т. д.) и любоваться ими, выражать в беседе свои впечатления.  Разглядывать узоры и формы, созданные природой, интерпретировать их в собственных изображениях и украшениях.       </w:t>
            </w:r>
          </w:p>
        </w:tc>
        <w:tc>
          <w:tcPr>
            <w:tcW w:w="1418" w:type="dxa"/>
            <w:gridSpan w:val="2"/>
          </w:tcPr>
          <w:p w:rsidR="00865006" w:rsidRPr="0062702B" w:rsidRDefault="00865006" w:rsidP="00403231">
            <w:r w:rsidRPr="0062702B">
              <w:t>Фронтальный опрос (устно) Самоанализ работ учащихся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14 н</w:t>
            </w:r>
          </w:p>
        </w:tc>
        <w:tc>
          <w:tcPr>
            <w:tcW w:w="851" w:type="dxa"/>
          </w:tcPr>
          <w:p w:rsidR="00865006" w:rsidRPr="0062702B" w:rsidRDefault="00865006" w:rsidP="00341461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15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Узоры,  которые создали люди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Уметь составлять композицию на плоскости, работать в техники орнамента.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 xml:space="preserve">Понимать роль языка </w:t>
            </w:r>
            <w:proofErr w:type="gramStart"/>
            <w:r w:rsidRPr="0062702B">
              <w:t>изо</w:t>
            </w:r>
            <w:proofErr w:type="gramEnd"/>
            <w:r w:rsidRPr="0062702B">
              <w:t>,  искусства в выражении художником своих переживаний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 xml:space="preserve"> выражение художником своего отношения в предметном окружении человека  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Находить орнаментальные украшения в предметном окружении человека, в предметах, созданных человеком.   Придумывать свой орнамент: образно, свободно написать красками и кистью декоративный эскиз на листе бумаги.     Знать понятие орнамента.</w:t>
            </w:r>
          </w:p>
        </w:tc>
        <w:tc>
          <w:tcPr>
            <w:tcW w:w="1418" w:type="dxa"/>
            <w:gridSpan w:val="2"/>
          </w:tcPr>
          <w:p w:rsidR="00865006" w:rsidRPr="0062702B" w:rsidRDefault="00865006" w:rsidP="00865006">
            <w:pPr>
              <w:jc w:val="center"/>
            </w:pPr>
            <w:r w:rsidRPr="0062702B">
              <w:t>Просмотр и анализ работ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15 н</w:t>
            </w:r>
          </w:p>
        </w:tc>
        <w:tc>
          <w:tcPr>
            <w:tcW w:w="851" w:type="dxa"/>
          </w:tcPr>
          <w:p w:rsidR="00865006" w:rsidRPr="0062702B" w:rsidRDefault="00865006" w:rsidP="00341461">
            <w:pPr>
              <w:jc w:val="both"/>
            </w:pPr>
          </w:p>
        </w:tc>
      </w:tr>
      <w:tr w:rsidR="00865006" w:rsidRPr="0062702B" w:rsidTr="00766B31">
        <w:tc>
          <w:tcPr>
            <w:tcW w:w="568" w:type="dxa"/>
          </w:tcPr>
          <w:p w:rsidR="00865006" w:rsidRPr="0062702B" w:rsidRDefault="00865006" w:rsidP="00865006">
            <w:pPr>
              <w:ind w:left="-24" w:firstLine="24"/>
              <w:jc w:val="both"/>
              <w:rPr>
                <w:b/>
              </w:rPr>
            </w:pPr>
          </w:p>
          <w:p w:rsidR="00341461" w:rsidRPr="0062702B" w:rsidRDefault="00341461" w:rsidP="00865006">
            <w:pPr>
              <w:ind w:left="-24" w:firstLine="24"/>
              <w:jc w:val="both"/>
              <w:rPr>
                <w:b/>
              </w:rPr>
            </w:pPr>
          </w:p>
          <w:p w:rsidR="00865006" w:rsidRPr="0062702B" w:rsidRDefault="0035643B" w:rsidP="0035643B">
            <w:pPr>
              <w:ind w:left="-24" w:firstLine="24"/>
              <w:jc w:val="both"/>
              <w:rPr>
                <w:b/>
              </w:rPr>
            </w:pPr>
            <w:r w:rsidRPr="0062702B">
              <w:rPr>
                <w:b/>
              </w:rPr>
              <w:t>1</w:t>
            </w:r>
            <w:r w:rsidR="00865006" w:rsidRPr="0062702B">
              <w:rPr>
                <w:b/>
              </w:rPr>
              <w:t>6</w:t>
            </w:r>
          </w:p>
        </w:tc>
        <w:tc>
          <w:tcPr>
            <w:tcW w:w="1559" w:type="dxa"/>
            <w:gridSpan w:val="2"/>
          </w:tcPr>
          <w:p w:rsidR="00865006" w:rsidRPr="0062702B" w:rsidRDefault="00865006" w:rsidP="00403231">
            <w:r w:rsidRPr="0062702B">
              <w:t>Мастер Украшения помогает сделать праздник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закрепление знаний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Уметь  передавать настроение с помощью форм и цвета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Цветовая организация сочетаний цвета</w:t>
            </w:r>
          </w:p>
        </w:tc>
        <w:tc>
          <w:tcPr>
            <w:tcW w:w="2835" w:type="dxa"/>
          </w:tcPr>
          <w:p w:rsidR="00865006" w:rsidRPr="0062702B" w:rsidRDefault="00865006" w:rsidP="00865006">
            <w:pPr>
              <w:jc w:val="center"/>
            </w:pPr>
            <w:r w:rsidRPr="0062702B">
              <w:t>Знать выразительные возможности цвета.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Уметь  украсить свой кла</w:t>
            </w:r>
            <w:proofErr w:type="gramStart"/>
            <w:r w:rsidRPr="0062702B">
              <w:t>сс к пр</w:t>
            </w:r>
            <w:proofErr w:type="gramEnd"/>
            <w:r w:rsidRPr="0062702B">
              <w:t>азднику Нового года, какие можно придумать украшения, фантазируя на основе несложного алгоритма действий. Создавать несложные новогодние украшения из цветной бумаги</w:t>
            </w:r>
          </w:p>
        </w:tc>
        <w:tc>
          <w:tcPr>
            <w:tcW w:w="1418" w:type="dxa"/>
            <w:gridSpan w:val="2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Анализ и оценка процесса и результатов своего художественного творчества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16 н</w:t>
            </w:r>
          </w:p>
        </w:tc>
        <w:tc>
          <w:tcPr>
            <w:tcW w:w="851" w:type="dxa"/>
          </w:tcPr>
          <w:p w:rsidR="00865006" w:rsidRPr="0062702B" w:rsidRDefault="00865006" w:rsidP="00341461"/>
        </w:tc>
      </w:tr>
      <w:tr w:rsidR="00865006" w:rsidRPr="0062702B" w:rsidTr="00766B31">
        <w:tc>
          <w:tcPr>
            <w:tcW w:w="16444" w:type="dxa"/>
            <w:gridSpan w:val="13"/>
          </w:tcPr>
          <w:p w:rsidR="00865006" w:rsidRPr="0062702B" w:rsidRDefault="00865006" w:rsidP="00865006">
            <w:pPr>
              <w:ind w:left="-24" w:firstLine="24"/>
              <w:jc w:val="center"/>
            </w:pPr>
            <w:r w:rsidRPr="0062702B">
              <w:t xml:space="preserve">3 четверть  </w:t>
            </w:r>
            <w:r w:rsidRPr="0062702B">
              <w:rPr>
                <w:b/>
              </w:rPr>
              <w:t xml:space="preserve">«Ты строишь»   </w:t>
            </w:r>
            <w:r w:rsidRPr="0062702B">
              <w:t>– 9 уроков</w:t>
            </w:r>
          </w:p>
        </w:tc>
      </w:tr>
      <w:tr w:rsidR="00865006" w:rsidRPr="0062702B" w:rsidTr="00766B31">
        <w:tc>
          <w:tcPr>
            <w:tcW w:w="568" w:type="dxa"/>
            <w:vAlign w:val="center"/>
          </w:tcPr>
          <w:p w:rsidR="0035643B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17</w:t>
            </w:r>
          </w:p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Постройки в нашей жизни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701" w:type="dxa"/>
          </w:tcPr>
          <w:p w:rsidR="00865006" w:rsidRPr="0062702B" w:rsidRDefault="00865006" w:rsidP="00865006">
            <w:pPr>
              <w:jc w:val="center"/>
            </w:pPr>
            <w:r w:rsidRPr="0062702B">
              <w:t>Уметь анализировать образный язык архитектурных построек</w:t>
            </w:r>
          </w:p>
        </w:tc>
        <w:tc>
          <w:tcPr>
            <w:tcW w:w="1418" w:type="dxa"/>
          </w:tcPr>
          <w:p w:rsidR="00865006" w:rsidRPr="0062702B" w:rsidRDefault="00865006" w:rsidP="00865006">
            <w:pPr>
              <w:jc w:val="center"/>
            </w:pPr>
            <w:r w:rsidRPr="0062702B">
              <w:t>Знать основы архитектурной грамоты: светотень</w:t>
            </w:r>
          </w:p>
        </w:tc>
        <w:tc>
          <w:tcPr>
            <w:tcW w:w="2835" w:type="dxa"/>
          </w:tcPr>
          <w:p w:rsidR="00865006" w:rsidRPr="0062702B" w:rsidRDefault="00865006" w:rsidP="00865006">
            <w:pPr>
              <w:jc w:val="center"/>
            </w:pPr>
            <w:r w:rsidRPr="0062702B">
              <w:t>Выражение в  искусстве переживаний и мыслей художника.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 Сравнивать, различные архитектурные постройки, иллюстрации из детских книг с изображением жилищ,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форм. Изображать придуманные дома для себя и своих друзей или сказочные дома героев детских книг и мультфильмов.</w:t>
            </w:r>
          </w:p>
        </w:tc>
        <w:tc>
          <w:tcPr>
            <w:tcW w:w="1418" w:type="dxa"/>
            <w:gridSpan w:val="2"/>
          </w:tcPr>
          <w:p w:rsidR="00865006" w:rsidRPr="0062702B" w:rsidRDefault="00865006" w:rsidP="00865006">
            <w:pPr>
              <w:jc w:val="center"/>
            </w:pPr>
            <w:r w:rsidRPr="0062702B">
              <w:t>Анализ и оценка результатов проектной деятельности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17 н</w:t>
            </w:r>
          </w:p>
        </w:tc>
        <w:tc>
          <w:tcPr>
            <w:tcW w:w="851" w:type="dxa"/>
          </w:tcPr>
          <w:p w:rsidR="00865006" w:rsidRPr="0062702B" w:rsidRDefault="00865006" w:rsidP="0035643B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18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Дома бывают разными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</w:p>
          <w:p w:rsidR="00865006" w:rsidRPr="0062702B" w:rsidRDefault="00865006" w:rsidP="00403231">
            <w:r w:rsidRPr="0062702B">
              <w:t>открытие новых знаний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Уметь анализировать образный язык архитектурных построек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. Знать основы архитектурной грамоты: светотень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Умение видеть в произведениях искусства единство материала, формы и декора.</w:t>
            </w:r>
          </w:p>
        </w:tc>
        <w:tc>
          <w:tcPr>
            <w:tcW w:w="3685" w:type="dxa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Уметь соотносить внешний вид архитектурной постройки с ее назначением.              Знать  из каких основных частей состоят дома.       Уметь конструировать изображение дома с помощью печаток («кирпичиков») (работа гуашью).</w:t>
            </w:r>
          </w:p>
        </w:tc>
        <w:tc>
          <w:tcPr>
            <w:tcW w:w="1418" w:type="dxa"/>
            <w:gridSpan w:val="2"/>
          </w:tcPr>
          <w:p w:rsidR="00865006" w:rsidRPr="0062702B" w:rsidRDefault="00865006" w:rsidP="00403231">
            <w:r w:rsidRPr="0062702B">
              <w:t>Оценить внимание и эрудированное участие в беседе,  ответ на уроке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18 н</w:t>
            </w:r>
          </w:p>
        </w:tc>
        <w:tc>
          <w:tcPr>
            <w:tcW w:w="851" w:type="dxa"/>
          </w:tcPr>
          <w:p w:rsidR="00865006" w:rsidRPr="0062702B" w:rsidRDefault="00865006" w:rsidP="0035643B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19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Домики, которые построила природа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комбинированный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Уметь анализировать образный язык архитектурных построек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Умение работать с выбранным материалом.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Понимать смысл слов: образный смысл архитектуры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proofErr w:type="gramStart"/>
            <w:r w:rsidRPr="0062702B">
              <w:t>Уметь видеть постройки в природе (птичьи гнезда, норки зверей, пчелиные соты, панцирь черепахи, раковины, стручки, орешки и т. д.), анализировать их форму, конструкцию, пропорции.</w:t>
            </w:r>
            <w:proofErr w:type="gramEnd"/>
            <w:r w:rsidRPr="0062702B">
              <w:t xml:space="preserve"> Изображать сказочные домики в форме овощей, фруктов, грибов, цветов и т. п. </w:t>
            </w:r>
          </w:p>
        </w:tc>
        <w:tc>
          <w:tcPr>
            <w:tcW w:w="1418" w:type="dxa"/>
            <w:gridSpan w:val="2"/>
          </w:tcPr>
          <w:p w:rsidR="00865006" w:rsidRPr="0062702B" w:rsidRDefault="00865006" w:rsidP="00403231">
            <w:r w:rsidRPr="0062702B">
              <w:t>Просмотр и анализ работ.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19 н</w:t>
            </w:r>
          </w:p>
        </w:tc>
        <w:tc>
          <w:tcPr>
            <w:tcW w:w="851" w:type="dxa"/>
          </w:tcPr>
          <w:p w:rsidR="00865006" w:rsidRPr="0062702B" w:rsidRDefault="00865006" w:rsidP="0035643B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20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Дом снаружи и внутри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701" w:type="dxa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Воспитание любви и интереса к произведениям архитектуры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Развитие эстетического восприятия мира, художественного вкуса.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Уметь творчески работать над предложенной темой.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Понимать взаимосвязь внешнего вида и внутренней конструкции дома. Придумывать и изображать 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 </w:t>
            </w:r>
          </w:p>
        </w:tc>
        <w:tc>
          <w:tcPr>
            <w:tcW w:w="1418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Просмотр анализ и обсуждение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20 н</w:t>
            </w:r>
          </w:p>
        </w:tc>
        <w:tc>
          <w:tcPr>
            <w:tcW w:w="851" w:type="dxa"/>
          </w:tcPr>
          <w:p w:rsidR="00865006" w:rsidRPr="0062702B" w:rsidRDefault="00865006" w:rsidP="0035643B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21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Умение слушать и вступать в диалог </w:t>
            </w:r>
          </w:p>
          <w:p w:rsidR="00865006" w:rsidRPr="0062702B" w:rsidRDefault="00865006" w:rsidP="00865006">
            <w:pPr>
              <w:spacing w:before="100" w:beforeAutospacing="1" w:after="100" w:afterAutospacing="1"/>
            </w:pP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Материалы архитектуры.</w:t>
            </w:r>
          </w:p>
          <w:p w:rsidR="00865006" w:rsidRPr="0062702B" w:rsidRDefault="00865006" w:rsidP="00403231">
            <w:r w:rsidRPr="0062702B">
              <w:t>Уметь передать пропорции</w:t>
            </w:r>
            <w:proofErr w:type="gramStart"/>
            <w:r w:rsidRPr="0062702B">
              <w:t xml:space="preserve"> .</w:t>
            </w:r>
            <w:proofErr w:type="gramEnd"/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 xml:space="preserve"> образ эпохи в архитектурном произведении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Знать материалы и выразительные возможности их.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Уметь   сравнивать с реальные здания разных форм. Овладевать первичными навыками конструирования из бумаги.        Конструировать (строить) из бумаги (или коробочек-упаковок) разнообразные дома, создавать коллективный макет игрового городка</w:t>
            </w:r>
          </w:p>
        </w:tc>
        <w:tc>
          <w:tcPr>
            <w:tcW w:w="1418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Презентация работы с короткий монолог, Анализ и оценка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21 н</w:t>
            </w:r>
          </w:p>
        </w:tc>
        <w:tc>
          <w:tcPr>
            <w:tcW w:w="851" w:type="dxa"/>
          </w:tcPr>
          <w:p w:rsidR="00865006" w:rsidRPr="0062702B" w:rsidRDefault="00865006" w:rsidP="00083B6E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22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Все имеет свое строение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Уметь работать  графическими материалами.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Умение работать с выбранным материалом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Понимание правды жизни и  язык искусства.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Анализировать различные предметы с точки зрения строения их формы, их конструкции.    Составлять из простых геометрических форм (прямоугольников, кругов, овалов, треугольников) изображения животных.</w:t>
            </w:r>
          </w:p>
        </w:tc>
        <w:tc>
          <w:tcPr>
            <w:tcW w:w="1418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Просмотр и анализ работ.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22 н</w:t>
            </w:r>
          </w:p>
        </w:tc>
        <w:tc>
          <w:tcPr>
            <w:tcW w:w="851" w:type="dxa"/>
          </w:tcPr>
          <w:p w:rsidR="00865006" w:rsidRPr="0062702B" w:rsidRDefault="00865006" w:rsidP="00083B6E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23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Строим вещи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Уметь применять полученные знания при выполнении работы.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Понимать роль формы предметов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Постоянство формы и вариации изменения  ее восприятия.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proofErr w:type="gramStart"/>
            <w:r w:rsidRPr="0062702B">
              <w:t>Знать</w:t>
            </w:r>
            <w:proofErr w:type="gramEnd"/>
            <w:r w:rsidRPr="0062702B">
              <w:t xml:space="preserve"> что в создании формы предметов быта принимает участие художник-дизайнер, который придумывает, как будет этот предмет выглядеть. Конструировать (строить) из бумаги различные простые бытовые предметы, упаковки, а затем украшать их, производя правильный порядок учебных действий.</w:t>
            </w:r>
          </w:p>
        </w:tc>
        <w:tc>
          <w:tcPr>
            <w:tcW w:w="1418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Просмотр и анализ работ.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23 н</w:t>
            </w:r>
          </w:p>
        </w:tc>
        <w:tc>
          <w:tcPr>
            <w:tcW w:w="851" w:type="dxa"/>
          </w:tcPr>
          <w:p w:rsidR="00865006" w:rsidRPr="0062702B" w:rsidRDefault="00865006" w:rsidP="00083B6E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24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Город, в котором мы живем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Роль художника в истории искусства. Композиция в рисунке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Знать  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Уметь активно работать в технике рисунка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proofErr w:type="gramStart"/>
            <w:r w:rsidRPr="0062702B">
              <w:t>Знать</w:t>
            </w:r>
            <w:proofErr w:type="gramEnd"/>
            <w:r w:rsidRPr="0062702B">
              <w:t xml:space="preserve"> что в создании городской среды принимает участие художник-архитектор, который придумывает, каким быть городу. Делать зарисовки города по впечатлению. Участвовать в обсуждении итогов совместной практической деятельности.</w:t>
            </w:r>
          </w:p>
        </w:tc>
        <w:tc>
          <w:tcPr>
            <w:tcW w:w="1418" w:type="dxa"/>
            <w:gridSpan w:val="2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Представление работ. Анализ и оценивание.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24 н</w:t>
            </w:r>
          </w:p>
        </w:tc>
        <w:tc>
          <w:tcPr>
            <w:tcW w:w="851" w:type="dxa"/>
          </w:tcPr>
          <w:p w:rsidR="00865006" w:rsidRPr="0062702B" w:rsidRDefault="00865006" w:rsidP="00083B6E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35643B" w:rsidP="0035643B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25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Три Брата Мастера всегда трудятся вместе.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701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Уметь активно воспринимать и анализировать произведения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Знать о выразительных возможностях цвета в произведениях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Выражение творческой индивидуальности.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Различать три вида художественной деятельности (по цели деятельности и как последовательность этапов работы). Анализировать 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конструктивного)</w:t>
            </w:r>
          </w:p>
        </w:tc>
        <w:tc>
          <w:tcPr>
            <w:tcW w:w="1418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Просмотр и анализ работ.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25 н</w:t>
            </w:r>
          </w:p>
        </w:tc>
        <w:tc>
          <w:tcPr>
            <w:tcW w:w="851" w:type="dxa"/>
          </w:tcPr>
          <w:p w:rsidR="00865006" w:rsidRPr="0062702B" w:rsidRDefault="00865006" w:rsidP="00083B6E"/>
        </w:tc>
      </w:tr>
      <w:tr w:rsidR="00865006" w:rsidRPr="0062702B" w:rsidTr="00766B31">
        <w:tc>
          <w:tcPr>
            <w:tcW w:w="16444" w:type="dxa"/>
            <w:gridSpan w:val="13"/>
          </w:tcPr>
          <w:p w:rsidR="00865006" w:rsidRPr="0062702B" w:rsidRDefault="00865006" w:rsidP="00865006">
            <w:pPr>
              <w:ind w:left="-24" w:firstLine="24"/>
              <w:jc w:val="center"/>
            </w:pPr>
            <w:r w:rsidRPr="0062702B">
              <w:t xml:space="preserve">4 четверть </w:t>
            </w:r>
            <w:r w:rsidRPr="0062702B">
              <w:rPr>
                <w:b/>
              </w:rPr>
              <w:t xml:space="preserve">«Изображение, украшение, постройка всегда помогают друг другу» </w:t>
            </w:r>
            <w:r w:rsidRPr="0062702B">
              <w:t>–</w:t>
            </w:r>
            <w:r w:rsidR="004B0394" w:rsidRPr="0062702B">
              <w:t xml:space="preserve"> </w:t>
            </w:r>
            <w:r w:rsidRPr="0062702B">
              <w:t>8 уроков</w:t>
            </w:r>
          </w:p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35643B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26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Сказочная страна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комбинированный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Знать жанры изобразительного искусства</w:t>
            </w:r>
            <w:proofErr w:type="gramStart"/>
            <w:r w:rsidRPr="0062702B">
              <w:t xml:space="preserve"> У</w:t>
            </w:r>
            <w:proofErr w:type="gramEnd"/>
            <w:r w:rsidRPr="0062702B">
              <w:t>меть анализировать образный язык произведений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Знать о выразительных возможностях цвета в произведениях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Выражение в изобразительном искусстве переживаний и мыслей художника.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Создавать панно-коллаж с изображением сказочного мира.</w:t>
            </w:r>
          </w:p>
        </w:tc>
        <w:tc>
          <w:tcPr>
            <w:tcW w:w="1418" w:type="dxa"/>
            <w:gridSpan w:val="2"/>
          </w:tcPr>
          <w:p w:rsidR="00865006" w:rsidRPr="0062702B" w:rsidRDefault="00865006" w:rsidP="00865006">
            <w:pPr>
              <w:jc w:val="center"/>
            </w:pPr>
            <w:r w:rsidRPr="0062702B">
              <w:t>Просмотр и анализ работ.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27 н</w:t>
            </w:r>
          </w:p>
        </w:tc>
        <w:tc>
          <w:tcPr>
            <w:tcW w:w="851" w:type="dxa"/>
          </w:tcPr>
          <w:p w:rsidR="00865006" w:rsidRPr="0062702B" w:rsidRDefault="00865006" w:rsidP="000612D7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27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Праздник весны</w:t>
            </w:r>
          </w:p>
          <w:p w:rsidR="00865006" w:rsidRPr="0062702B" w:rsidRDefault="00865006" w:rsidP="00865006">
            <w:pPr>
              <w:spacing w:before="100" w:beforeAutospacing="1" w:after="100" w:afterAutospacing="1"/>
            </w:pP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комбинированный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Работа в художественно-конструктивной деятельности.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Развитие интереса к предмету изобразительного искусства.</w:t>
            </w:r>
          </w:p>
          <w:p w:rsidR="00865006" w:rsidRPr="0062702B" w:rsidRDefault="00865006" w:rsidP="00403231"/>
        </w:tc>
        <w:tc>
          <w:tcPr>
            <w:tcW w:w="2835" w:type="dxa"/>
          </w:tcPr>
          <w:p w:rsidR="00865006" w:rsidRPr="0062702B" w:rsidRDefault="00865006" w:rsidP="00403231">
            <w:r w:rsidRPr="0062702B">
              <w:t xml:space="preserve">решение проблем творческого характера 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Знать природные формы. Уметь  придумывать декор на основе алгоритмически заданной конструкции. Придумывать,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материалов. </w:t>
            </w:r>
          </w:p>
        </w:tc>
        <w:tc>
          <w:tcPr>
            <w:tcW w:w="1418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 природные формы в произведениях художников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27 н</w:t>
            </w:r>
          </w:p>
        </w:tc>
        <w:tc>
          <w:tcPr>
            <w:tcW w:w="851" w:type="dxa"/>
          </w:tcPr>
          <w:p w:rsidR="00865006" w:rsidRPr="0062702B" w:rsidRDefault="00865006" w:rsidP="000612D7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28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Праздник птиц.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комбинированный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Уметь использовать правила воздушной и линейной перспективы</w:t>
            </w:r>
          </w:p>
        </w:tc>
        <w:tc>
          <w:tcPr>
            <w:tcW w:w="1418" w:type="dxa"/>
          </w:tcPr>
          <w:p w:rsidR="00865006" w:rsidRPr="0062702B" w:rsidRDefault="00865006" w:rsidP="00403231">
            <w:pPr>
              <w:rPr>
                <w:vertAlign w:val="subscript"/>
              </w:rPr>
            </w:pPr>
            <w:r w:rsidRPr="0062702B">
              <w:t>Уметь организовать пространство на листе бумаги.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Знать правила воздушной и линейной перспективы.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Знать природные формы. Уметь  придумывать декор на основе алгоритмически заданной конструкции.</w:t>
            </w:r>
          </w:p>
        </w:tc>
        <w:tc>
          <w:tcPr>
            <w:tcW w:w="1418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Просмотр работ  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28 н</w:t>
            </w:r>
          </w:p>
        </w:tc>
        <w:tc>
          <w:tcPr>
            <w:tcW w:w="851" w:type="dxa"/>
          </w:tcPr>
          <w:p w:rsidR="00865006" w:rsidRPr="0062702B" w:rsidRDefault="00865006" w:rsidP="000612D7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29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Времена года.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Уметь использовать правила воздушной и линейной перспективы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Уметь организовать пространство на листе бумаги.</w:t>
            </w:r>
          </w:p>
          <w:p w:rsidR="00865006" w:rsidRPr="0062702B" w:rsidRDefault="00865006" w:rsidP="00403231">
            <w:r w:rsidRPr="0062702B">
              <w:t>Выделить горизонт и точку зрения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Знать правила воздушной и линейной перспективы.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Учиться поэтическому  видению мира.                                          Уметь изобразить  одно из времен года</w:t>
            </w:r>
            <w:proofErr w:type="gramStart"/>
            <w:r w:rsidRPr="0062702B">
              <w:t xml:space="preserve"> .</w:t>
            </w:r>
            <w:proofErr w:type="gramEnd"/>
          </w:p>
        </w:tc>
        <w:tc>
          <w:tcPr>
            <w:tcW w:w="1418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Сравнение репродукций произведений художников. 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29 н</w:t>
            </w:r>
          </w:p>
        </w:tc>
        <w:tc>
          <w:tcPr>
            <w:tcW w:w="851" w:type="dxa"/>
          </w:tcPr>
          <w:p w:rsidR="00865006" w:rsidRPr="0062702B" w:rsidRDefault="00865006" w:rsidP="000612D7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30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Разноцветные жуки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комбинированный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 xml:space="preserve">Творческое обсуждение работ. Уметь отличать работы 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Уметь использовать выразительные возможности материала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 xml:space="preserve">Уметь изображать перспективное пространство 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 Анализировать природные пространственные формы.</w:t>
            </w:r>
          </w:p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Уметь украсить изображение жука или бабочки.</w:t>
            </w:r>
          </w:p>
        </w:tc>
        <w:tc>
          <w:tcPr>
            <w:tcW w:w="1418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Сравнить репродукции произведений художников 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40809">
            <w:pPr>
              <w:jc w:val="center"/>
            </w:pPr>
            <w:r>
              <w:t>30 н</w:t>
            </w:r>
          </w:p>
        </w:tc>
        <w:tc>
          <w:tcPr>
            <w:tcW w:w="851" w:type="dxa"/>
          </w:tcPr>
          <w:p w:rsidR="00865006" w:rsidRPr="0062702B" w:rsidRDefault="00865006" w:rsidP="000612D7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31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Урок любования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701" w:type="dxa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Привитие любви к изобразительному искусству Знакомство с художественными образцами Творческий подход к составлению цвета, светотень</w:t>
            </w:r>
          </w:p>
          <w:p w:rsidR="00865006" w:rsidRPr="0062702B" w:rsidRDefault="00865006" w:rsidP="00403231"/>
        </w:tc>
        <w:tc>
          <w:tcPr>
            <w:tcW w:w="1418" w:type="dxa"/>
          </w:tcPr>
          <w:p w:rsidR="00865006" w:rsidRPr="0062702B" w:rsidRDefault="00865006" w:rsidP="00403231">
            <w:r w:rsidRPr="0062702B">
              <w:t>Понимать роль колорита. Уметь пользоваться гуашью, используя основные средства художественной выразительности.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Отметить отличие и красоту разных состояний в природе: утро, вечер, закат, рассвет.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Уметь повторить и затем варьировать систему несложных действий с художественными материалами, выражая собственный замысел. Творчески играть в процессе работы с художественными материалами, изобретая, экспериментируя, моделируя в художественной деятельности свои переживания от наблюдения жизни (художественное познание).</w:t>
            </w:r>
          </w:p>
        </w:tc>
        <w:tc>
          <w:tcPr>
            <w:tcW w:w="1418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ответы и рассуждения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31 н</w:t>
            </w:r>
          </w:p>
        </w:tc>
        <w:tc>
          <w:tcPr>
            <w:tcW w:w="851" w:type="dxa"/>
          </w:tcPr>
          <w:p w:rsidR="00865006" w:rsidRPr="0062702B" w:rsidRDefault="00865006" w:rsidP="000612D7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Здравствуй, лето!</w:t>
            </w:r>
            <w:r w:rsidR="003A5CF7">
              <w:t xml:space="preserve"> Защита проекта.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Остановить внимание на образцах современного искусства, изученные в этом году</w:t>
            </w:r>
          </w:p>
        </w:tc>
        <w:tc>
          <w:tcPr>
            <w:tcW w:w="1418" w:type="dxa"/>
          </w:tcPr>
          <w:p w:rsidR="00865006" w:rsidRPr="0062702B" w:rsidRDefault="00865006" w:rsidP="00935858">
            <w:pPr>
              <w:spacing w:before="100" w:beforeAutospacing="1" w:after="100" w:afterAutospacing="1"/>
            </w:pPr>
            <w:r w:rsidRPr="0062702B">
              <w:t>Эстетическая оценка результатов. Знать о выразительных возможностях цвета в произведениях живописи пейзажа</w:t>
            </w:r>
          </w:p>
        </w:tc>
        <w:tc>
          <w:tcPr>
            <w:tcW w:w="2835" w:type="dxa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Уметь осознанно говорить о видах искусства, изученных в этом году.</w:t>
            </w:r>
          </w:p>
          <w:p w:rsidR="00865006" w:rsidRPr="0062702B" w:rsidRDefault="00865006" w:rsidP="00865006">
            <w:pPr>
              <w:spacing w:before="100" w:beforeAutospacing="1" w:after="100" w:afterAutospacing="1"/>
            </w:pPr>
          </w:p>
          <w:p w:rsidR="00865006" w:rsidRPr="0062702B" w:rsidRDefault="00865006" w:rsidP="00403231"/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 xml:space="preserve"> Уметь любоваться красотой природы.    Наблюдать живую природу с точки зрения трех Мастеров, т. е. имея в виду задачи трех видов художественной деятельности. Характеризовать  свои впечатления от рассматривания репродукций картин, от подлинных произведений в художественном музее или на выставке.  Создать композицию на тему «Здравствуй, лето!» </w:t>
            </w:r>
          </w:p>
        </w:tc>
        <w:tc>
          <w:tcPr>
            <w:tcW w:w="1418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оценка результатов собственной художественной деятельности.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32 н</w:t>
            </w:r>
          </w:p>
        </w:tc>
        <w:tc>
          <w:tcPr>
            <w:tcW w:w="851" w:type="dxa"/>
          </w:tcPr>
          <w:p w:rsidR="00865006" w:rsidRPr="0062702B" w:rsidRDefault="00865006" w:rsidP="00BC57E9"/>
        </w:tc>
      </w:tr>
      <w:tr w:rsidR="00865006" w:rsidRPr="0062702B" w:rsidTr="00766B31">
        <w:tc>
          <w:tcPr>
            <w:tcW w:w="568" w:type="dxa"/>
            <w:vAlign w:val="center"/>
          </w:tcPr>
          <w:p w:rsidR="00865006" w:rsidRPr="0062702B" w:rsidRDefault="00865006" w:rsidP="004E5B53">
            <w:pPr>
              <w:spacing w:before="100" w:beforeAutospacing="1" w:after="100" w:afterAutospacing="1"/>
              <w:ind w:left="-24" w:firstLine="24"/>
              <w:rPr>
                <w:b/>
              </w:rPr>
            </w:pPr>
            <w:r w:rsidRPr="0062702B">
              <w:rPr>
                <w:b/>
              </w:rPr>
              <w:t>33</w:t>
            </w:r>
          </w:p>
        </w:tc>
        <w:tc>
          <w:tcPr>
            <w:tcW w:w="1559" w:type="dxa"/>
            <w:gridSpan w:val="2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Здравствуй, лето!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</w:pPr>
            <w:r w:rsidRPr="0062702B">
              <w:t xml:space="preserve"> закрепление знаний </w:t>
            </w:r>
          </w:p>
        </w:tc>
        <w:tc>
          <w:tcPr>
            <w:tcW w:w="1701" w:type="dxa"/>
          </w:tcPr>
          <w:p w:rsidR="00865006" w:rsidRPr="0062702B" w:rsidRDefault="00865006" w:rsidP="00403231">
            <w:r w:rsidRPr="0062702B">
              <w:t>Знать основы изобразительной грамотности и уметь применять приобретенные знания на практике.</w:t>
            </w:r>
          </w:p>
        </w:tc>
        <w:tc>
          <w:tcPr>
            <w:tcW w:w="1418" w:type="dxa"/>
          </w:tcPr>
          <w:p w:rsidR="00865006" w:rsidRPr="0062702B" w:rsidRDefault="00865006" w:rsidP="00403231">
            <w:r w:rsidRPr="0062702B">
              <w:t>Уметь анализировать содержание, образный язык пейзажа</w:t>
            </w:r>
          </w:p>
        </w:tc>
        <w:tc>
          <w:tcPr>
            <w:tcW w:w="2835" w:type="dxa"/>
          </w:tcPr>
          <w:p w:rsidR="00865006" w:rsidRPr="0062702B" w:rsidRDefault="00865006" w:rsidP="00403231">
            <w:r w:rsidRPr="0062702B">
              <w:t>Знать жанры художественной деятельности</w:t>
            </w:r>
          </w:p>
        </w:tc>
        <w:tc>
          <w:tcPr>
            <w:tcW w:w="3685" w:type="dxa"/>
            <w:vAlign w:val="center"/>
          </w:tcPr>
          <w:p w:rsidR="00865006" w:rsidRPr="0062702B" w:rsidRDefault="00865006" w:rsidP="00865006">
            <w:pPr>
              <w:spacing w:before="100" w:beforeAutospacing="1" w:after="100" w:afterAutospacing="1"/>
            </w:pPr>
            <w:r w:rsidRPr="0062702B">
              <w:t> Уметь любоваться красотой природы.   Наблюдать живую природу с точки зрения трех Мастеров, т. е. имея в виду задачи трех видов художественной деятельности. Характеризовать свои впечатления от рассматривания репродукций картин и</w:t>
            </w:r>
            <w:proofErr w:type="gramStart"/>
            <w:r w:rsidRPr="0062702B">
              <w:t xml:space="preserve"> ,</w:t>
            </w:r>
            <w:proofErr w:type="gramEnd"/>
            <w:r w:rsidRPr="0062702B">
              <w:t xml:space="preserve"> от подлинных произведений в художественном музее или на выставке.            Создавать композицию на тему «Здравствуй, лето!» </w:t>
            </w:r>
          </w:p>
        </w:tc>
        <w:tc>
          <w:tcPr>
            <w:tcW w:w="1418" w:type="dxa"/>
            <w:gridSpan w:val="2"/>
          </w:tcPr>
          <w:p w:rsidR="00865006" w:rsidRPr="0062702B" w:rsidRDefault="00865006" w:rsidP="00865006">
            <w:pPr>
              <w:jc w:val="center"/>
              <w:rPr>
                <w:i/>
              </w:rPr>
            </w:pPr>
            <w:r w:rsidRPr="0062702B">
              <w:t>оценка результатов собственной художественной деятельности.</w:t>
            </w: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40809" w:rsidP="00865006">
            <w:pPr>
              <w:jc w:val="center"/>
            </w:pPr>
            <w:r>
              <w:t>33 н</w:t>
            </w:r>
          </w:p>
        </w:tc>
        <w:tc>
          <w:tcPr>
            <w:tcW w:w="851" w:type="dxa"/>
          </w:tcPr>
          <w:p w:rsidR="00865006" w:rsidRPr="0062702B" w:rsidRDefault="00865006" w:rsidP="00BC57E9"/>
        </w:tc>
      </w:tr>
      <w:tr w:rsidR="00865006" w:rsidRPr="0062702B" w:rsidTr="00766B31">
        <w:tc>
          <w:tcPr>
            <w:tcW w:w="568" w:type="dxa"/>
          </w:tcPr>
          <w:p w:rsidR="00865006" w:rsidRPr="0062702B" w:rsidRDefault="00B23A23" w:rsidP="004E5B53">
            <w:pPr>
              <w:ind w:left="-24" w:firstLine="24"/>
              <w:jc w:val="center"/>
            </w:pPr>
            <w:r w:rsidRPr="0062702B">
              <w:rPr>
                <w:b/>
              </w:rPr>
              <w:t>3</w:t>
            </w:r>
            <w:r w:rsidR="004E5B53" w:rsidRPr="0062702B">
              <w:rPr>
                <w:b/>
              </w:rPr>
              <w:t>3</w:t>
            </w:r>
          </w:p>
        </w:tc>
        <w:tc>
          <w:tcPr>
            <w:tcW w:w="1559" w:type="dxa"/>
            <w:gridSpan w:val="2"/>
          </w:tcPr>
          <w:p w:rsidR="00865006" w:rsidRPr="0062702B" w:rsidRDefault="00865006" w:rsidP="00865006">
            <w:pPr>
              <w:jc w:val="center"/>
              <w:rPr>
                <w:b/>
              </w:rPr>
            </w:pPr>
            <w:r w:rsidRPr="0062702B">
              <w:rPr>
                <w:b/>
              </w:rPr>
              <w:t>всего</w:t>
            </w:r>
          </w:p>
        </w:tc>
        <w:tc>
          <w:tcPr>
            <w:tcW w:w="1134" w:type="dxa"/>
          </w:tcPr>
          <w:p w:rsidR="00865006" w:rsidRPr="0062702B" w:rsidRDefault="00865006" w:rsidP="00865006">
            <w:pPr>
              <w:jc w:val="center"/>
              <w:rPr>
                <w:b/>
              </w:rPr>
            </w:pPr>
            <w:r w:rsidRPr="0062702B">
              <w:rPr>
                <w:b/>
              </w:rPr>
              <w:t>33</w:t>
            </w:r>
          </w:p>
        </w:tc>
        <w:tc>
          <w:tcPr>
            <w:tcW w:w="1701" w:type="dxa"/>
          </w:tcPr>
          <w:p w:rsidR="00865006" w:rsidRPr="0062702B" w:rsidRDefault="00865006" w:rsidP="00865006">
            <w:pPr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865006" w:rsidRPr="0062702B" w:rsidRDefault="00865006" w:rsidP="00865006">
            <w:pPr>
              <w:jc w:val="center"/>
              <w:rPr>
                <w:i/>
              </w:rPr>
            </w:pPr>
          </w:p>
        </w:tc>
        <w:tc>
          <w:tcPr>
            <w:tcW w:w="2835" w:type="dxa"/>
          </w:tcPr>
          <w:p w:rsidR="00865006" w:rsidRPr="0062702B" w:rsidRDefault="00865006" w:rsidP="00865006">
            <w:pPr>
              <w:jc w:val="center"/>
              <w:rPr>
                <w:i/>
              </w:rPr>
            </w:pPr>
          </w:p>
        </w:tc>
        <w:tc>
          <w:tcPr>
            <w:tcW w:w="3685" w:type="dxa"/>
          </w:tcPr>
          <w:p w:rsidR="00865006" w:rsidRPr="0062702B" w:rsidRDefault="00865006" w:rsidP="00865006">
            <w:pPr>
              <w:jc w:val="center"/>
              <w:rPr>
                <w:i/>
              </w:rPr>
            </w:pPr>
          </w:p>
        </w:tc>
        <w:tc>
          <w:tcPr>
            <w:tcW w:w="1418" w:type="dxa"/>
            <w:gridSpan w:val="2"/>
          </w:tcPr>
          <w:p w:rsidR="00865006" w:rsidRPr="0062702B" w:rsidRDefault="00865006" w:rsidP="00865006">
            <w:pPr>
              <w:jc w:val="center"/>
              <w:rPr>
                <w:i/>
              </w:rPr>
            </w:pPr>
          </w:p>
        </w:tc>
        <w:tc>
          <w:tcPr>
            <w:tcW w:w="425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0" w:type="dxa"/>
          </w:tcPr>
          <w:p w:rsidR="00865006" w:rsidRPr="0062702B" w:rsidRDefault="00865006" w:rsidP="00865006">
            <w:pPr>
              <w:jc w:val="center"/>
            </w:pPr>
          </w:p>
        </w:tc>
        <w:tc>
          <w:tcPr>
            <w:tcW w:w="851" w:type="dxa"/>
          </w:tcPr>
          <w:p w:rsidR="00865006" w:rsidRPr="0062702B" w:rsidRDefault="00865006" w:rsidP="00BC57E9">
            <w:pPr>
              <w:rPr>
                <w:b/>
              </w:rPr>
            </w:pPr>
          </w:p>
        </w:tc>
      </w:tr>
    </w:tbl>
    <w:p w:rsidR="00865006" w:rsidRPr="0062702B" w:rsidRDefault="00865006" w:rsidP="00865006">
      <w:bookmarkStart w:id="0" w:name="_GoBack"/>
    </w:p>
    <w:bookmarkEnd w:id="0"/>
    <w:p w:rsidR="00780F3E" w:rsidRPr="0062702B" w:rsidRDefault="00780F3E" w:rsidP="002E07AA">
      <w:pPr>
        <w:pStyle w:val="a6"/>
        <w:spacing w:after="0"/>
        <w:jc w:val="center"/>
        <w:rPr>
          <w:b/>
          <w:sz w:val="24"/>
          <w:szCs w:val="24"/>
        </w:rPr>
      </w:pPr>
      <w:r w:rsidRPr="0062702B">
        <w:rPr>
          <w:b/>
          <w:sz w:val="24"/>
          <w:szCs w:val="24"/>
        </w:rPr>
        <w:t xml:space="preserve">Календарно-тематическое планирование </w:t>
      </w:r>
      <w:r w:rsidR="002E07AA" w:rsidRPr="0062702B">
        <w:rPr>
          <w:b/>
          <w:sz w:val="24"/>
          <w:szCs w:val="24"/>
        </w:rPr>
        <w:t xml:space="preserve"> 2 класс </w:t>
      </w:r>
      <w:r w:rsidRPr="0062702B">
        <w:rPr>
          <w:b/>
          <w:sz w:val="24"/>
          <w:szCs w:val="24"/>
        </w:rPr>
        <w:t>(ФГОС)</w:t>
      </w:r>
      <w:r w:rsidR="00564358" w:rsidRPr="0062702B">
        <w:rPr>
          <w:b/>
          <w:sz w:val="24"/>
          <w:szCs w:val="24"/>
        </w:rPr>
        <w:t xml:space="preserve"> </w:t>
      </w:r>
      <w:proofErr w:type="gramStart"/>
      <w:r w:rsidR="00564358" w:rsidRPr="0062702B">
        <w:rPr>
          <w:b/>
          <w:sz w:val="24"/>
          <w:szCs w:val="24"/>
        </w:rPr>
        <w:t>ИЗО</w:t>
      </w:r>
      <w:proofErr w:type="gramEnd"/>
    </w:p>
    <w:tbl>
      <w:tblPr>
        <w:tblW w:w="316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282"/>
        <w:gridCol w:w="141"/>
        <w:gridCol w:w="1268"/>
        <w:gridCol w:w="282"/>
        <w:gridCol w:w="145"/>
        <w:gridCol w:w="1252"/>
        <w:gridCol w:w="1945"/>
        <w:gridCol w:w="1805"/>
        <w:gridCol w:w="2321"/>
        <w:gridCol w:w="1972"/>
        <w:gridCol w:w="1691"/>
        <w:gridCol w:w="930"/>
        <w:gridCol w:w="339"/>
        <w:gridCol w:w="369"/>
        <w:gridCol w:w="477"/>
        <w:gridCol w:w="847"/>
        <w:gridCol w:w="648"/>
        <w:gridCol w:w="846"/>
        <w:gridCol w:w="846"/>
        <w:gridCol w:w="846"/>
        <w:gridCol w:w="846"/>
        <w:gridCol w:w="846"/>
        <w:gridCol w:w="846"/>
        <w:gridCol w:w="846"/>
        <w:gridCol w:w="846"/>
        <w:gridCol w:w="18"/>
        <w:gridCol w:w="987"/>
        <w:gridCol w:w="987"/>
        <w:gridCol w:w="987"/>
        <w:gridCol w:w="987"/>
        <w:gridCol w:w="987"/>
        <w:gridCol w:w="987"/>
        <w:gridCol w:w="987"/>
        <w:gridCol w:w="987"/>
      </w:tblGrid>
      <w:tr w:rsidR="00780F3E" w:rsidRPr="0062702B" w:rsidTr="00526049">
        <w:trPr>
          <w:gridAfter w:val="18"/>
          <w:wAfter w:w="15330" w:type="dxa"/>
        </w:trPr>
        <w:tc>
          <w:tcPr>
            <w:tcW w:w="707" w:type="dxa"/>
            <w:gridSpan w:val="3"/>
            <w:vMerge w:val="restart"/>
          </w:tcPr>
          <w:p w:rsidR="00780F3E" w:rsidRPr="0062702B" w:rsidRDefault="00780F3E" w:rsidP="002E07AA">
            <w:pPr>
              <w:ind w:hanging="114"/>
              <w:jc w:val="center"/>
            </w:pPr>
            <w:r w:rsidRPr="0062702B">
              <w:t>№ ур-ка</w:t>
            </w:r>
          </w:p>
        </w:tc>
        <w:tc>
          <w:tcPr>
            <w:tcW w:w="1268" w:type="dxa"/>
            <w:vMerge w:val="restart"/>
          </w:tcPr>
          <w:p w:rsidR="00780F3E" w:rsidRPr="0062702B" w:rsidRDefault="00780F3E" w:rsidP="00780F3E">
            <w:pPr>
              <w:jc w:val="center"/>
            </w:pPr>
            <w:r w:rsidRPr="0062702B">
              <w:t>Тема урока</w:t>
            </w:r>
          </w:p>
        </w:tc>
        <w:tc>
          <w:tcPr>
            <w:tcW w:w="1679" w:type="dxa"/>
            <w:gridSpan w:val="3"/>
            <w:vMerge w:val="restart"/>
          </w:tcPr>
          <w:p w:rsidR="00780F3E" w:rsidRPr="0062702B" w:rsidRDefault="00780F3E" w:rsidP="00780F3E">
            <w:pPr>
              <w:jc w:val="center"/>
            </w:pPr>
            <w:r w:rsidRPr="0062702B">
              <w:t>Тип урока</w:t>
            </w:r>
          </w:p>
        </w:tc>
        <w:tc>
          <w:tcPr>
            <w:tcW w:w="6071" w:type="dxa"/>
            <w:gridSpan w:val="3"/>
          </w:tcPr>
          <w:p w:rsidR="00780F3E" w:rsidRPr="0062702B" w:rsidRDefault="00780F3E" w:rsidP="00780F3E">
            <w:pPr>
              <w:jc w:val="center"/>
            </w:pPr>
            <w:r w:rsidRPr="0062702B">
              <w:t>Планируемые результаты</w:t>
            </w:r>
          </w:p>
        </w:tc>
        <w:tc>
          <w:tcPr>
            <w:tcW w:w="1972" w:type="dxa"/>
            <w:vMerge w:val="restart"/>
          </w:tcPr>
          <w:p w:rsidR="00780F3E" w:rsidRPr="0062702B" w:rsidRDefault="00780F3E" w:rsidP="00780F3E">
            <w:pPr>
              <w:jc w:val="center"/>
            </w:pPr>
            <w:r w:rsidRPr="0062702B">
              <w:t>Виды деятельности ученика</w:t>
            </w:r>
          </w:p>
        </w:tc>
        <w:tc>
          <w:tcPr>
            <w:tcW w:w="1691" w:type="dxa"/>
            <w:vMerge w:val="restart"/>
          </w:tcPr>
          <w:p w:rsidR="00780F3E" w:rsidRPr="0062702B" w:rsidRDefault="00780F3E" w:rsidP="00780F3E">
            <w:pPr>
              <w:jc w:val="center"/>
            </w:pPr>
            <w:r w:rsidRPr="0062702B">
              <w:t>Вид контроля</w:t>
            </w:r>
          </w:p>
        </w:tc>
        <w:tc>
          <w:tcPr>
            <w:tcW w:w="930" w:type="dxa"/>
            <w:vMerge w:val="restart"/>
          </w:tcPr>
          <w:p w:rsidR="00780F3E" w:rsidRPr="0062702B" w:rsidRDefault="00780F3E" w:rsidP="00780F3E">
            <w:pPr>
              <w:jc w:val="center"/>
            </w:pPr>
            <w:r w:rsidRPr="0062702B">
              <w:t>д/з</w:t>
            </w:r>
          </w:p>
        </w:tc>
        <w:tc>
          <w:tcPr>
            <w:tcW w:w="2032" w:type="dxa"/>
            <w:gridSpan w:val="4"/>
          </w:tcPr>
          <w:p w:rsidR="00780F3E" w:rsidRPr="0062702B" w:rsidRDefault="00780F3E" w:rsidP="00780F3E">
            <w:pPr>
              <w:jc w:val="center"/>
            </w:pPr>
            <w:r w:rsidRPr="0062702B">
              <w:t>Дата</w:t>
            </w:r>
          </w:p>
        </w:tc>
      </w:tr>
      <w:tr w:rsidR="00780F3E" w:rsidRPr="0062702B" w:rsidTr="00526049">
        <w:trPr>
          <w:gridAfter w:val="18"/>
          <w:wAfter w:w="15330" w:type="dxa"/>
        </w:trPr>
        <w:tc>
          <w:tcPr>
            <w:tcW w:w="707" w:type="dxa"/>
            <w:gridSpan w:val="3"/>
            <w:vMerge/>
          </w:tcPr>
          <w:p w:rsidR="00780F3E" w:rsidRPr="0062702B" w:rsidRDefault="00780F3E" w:rsidP="00780F3E">
            <w:pPr>
              <w:jc w:val="center"/>
            </w:pPr>
          </w:p>
        </w:tc>
        <w:tc>
          <w:tcPr>
            <w:tcW w:w="1268" w:type="dxa"/>
            <w:vMerge/>
          </w:tcPr>
          <w:p w:rsidR="00780F3E" w:rsidRPr="0062702B" w:rsidRDefault="00780F3E" w:rsidP="00780F3E">
            <w:pPr>
              <w:jc w:val="center"/>
            </w:pPr>
          </w:p>
        </w:tc>
        <w:tc>
          <w:tcPr>
            <w:tcW w:w="1679" w:type="dxa"/>
            <w:gridSpan w:val="3"/>
            <w:vMerge/>
          </w:tcPr>
          <w:p w:rsidR="00780F3E" w:rsidRPr="0062702B" w:rsidRDefault="00780F3E" w:rsidP="00780F3E">
            <w:pPr>
              <w:jc w:val="center"/>
            </w:pPr>
          </w:p>
        </w:tc>
        <w:tc>
          <w:tcPr>
            <w:tcW w:w="1945" w:type="dxa"/>
          </w:tcPr>
          <w:p w:rsidR="00780F3E" w:rsidRPr="0062702B" w:rsidRDefault="00780F3E" w:rsidP="00780F3E">
            <w:pPr>
              <w:jc w:val="center"/>
            </w:pPr>
            <w:r w:rsidRPr="0062702B">
              <w:t xml:space="preserve">Предметные </w:t>
            </w:r>
          </w:p>
        </w:tc>
        <w:tc>
          <w:tcPr>
            <w:tcW w:w="1805" w:type="dxa"/>
          </w:tcPr>
          <w:p w:rsidR="00780F3E" w:rsidRPr="0062702B" w:rsidRDefault="00780F3E" w:rsidP="00780F3E">
            <w:pPr>
              <w:jc w:val="center"/>
            </w:pPr>
            <w:r w:rsidRPr="0062702B">
              <w:t xml:space="preserve">Метапредметные </w:t>
            </w:r>
          </w:p>
        </w:tc>
        <w:tc>
          <w:tcPr>
            <w:tcW w:w="2321" w:type="dxa"/>
          </w:tcPr>
          <w:p w:rsidR="00780F3E" w:rsidRPr="0062702B" w:rsidRDefault="00780F3E" w:rsidP="00780F3E">
            <w:pPr>
              <w:jc w:val="center"/>
            </w:pPr>
            <w:r w:rsidRPr="0062702B">
              <w:t xml:space="preserve">Личностные </w:t>
            </w:r>
          </w:p>
        </w:tc>
        <w:tc>
          <w:tcPr>
            <w:tcW w:w="1972" w:type="dxa"/>
            <w:vMerge/>
          </w:tcPr>
          <w:p w:rsidR="00780F3E" w:rsidRPr="0062702B" w:rsidRDefault="00780F3E" w:rsidP="00780F3E">
            <w:pPr>
              <w:jc w:val="center"/>
            </w:pPr>
          </w:p>
        </w:tc>
        <w:tc>
          <w:tcPr>
            <w:tcW w:w="1691" w:type="dxa"/>
            <w:vMerge/>
          </w:tcPr>
          <w:p w:rsidR="00780F3E" w:rsidRPr="0062702B" w:rsidRDefault="00780F3E" w:rsidP="00780F3E">
            <w:pPr>
              <w:jc w:val="center"/>
            </w:pPr>
          </w:p>
        </w:tc>
        <w:tc>
          <w:tcPr>
            <w:tcW w:w="930" w:type="dxa"/>
            <w:vMerge/>
          </w:tcPr>
          <w:p w:rsidR="00780F3E" w:rsidRPr="0062702B" w:rsidRDefault="00780F3E" w:rsidP="00780F3E">
            <w:pPr>
              <w:jc w:val="center"/>
            </w:pPr>
          </w:p>
        </w:tc>
        <w:tc>
          <w:tcPr>
            <w:tcW w:w="708" w:type="dxa"/>
            <w:gridSpan w:val="2"/>
          </w:tcPr>
          <w:p w:rsidR="00780F3E" w:rsidRPr="0062702B" w:rsidRDefault="00780F3E" w:rsidP="00780F3E">
            <w:pPr>
              <w:jc w:val="center"/>
            </w:pPr>
            <w:r w:rsidRPr="0062702B">
              <w:t xml:space="preserve">План </w:t>
            </w:r>
          </w:p>
        </w:tc>
        <w:tc>
          <w:tcPr>
            <w:tcW w:w="1324" w:type="dxa"/>
            <w:gridSpan w:val="2"/>
          </w:tcPr>
          <w:p w:rsidR="00780F3E" w:rsidRDefault="00780F3E" w:rsidP="00780F3E">
            <w:pPr>
              <w:jc w:val="center"/>
            </w:pPr>
            <w:r w:rsidRPr="0062702B">
              <w:t xml:space="preserve">Факт </w:t>
            </w:r>
          </w:p>
          <w:p w:rsidR="00526049" w:rsidRPr="00526049" w:rsidRDefault="00526049" w:rsidP="00780F3E">
            <w:pPr>
              <w:jc w:val="center"/>
              <w:rPr>
                <w:b/>
              </w:rPr>
            </w:pPr>
            <w:r w:rsidRPr="00526049">
              <w:rPr>
                <w:b/>
              </w:rPr>
              <w:t>2а  -  2б</w:t>
            </w:r>
          </w:p>
        </w:tc>
      </w:tr>
      <w:tr w:rsidR="00780F3E" w:rsidRPr="0062702B" w:rsidTr="00526049">
        <w:trPr>
          <w:gridAfter w:val="18"/>
          <w:wAfter w:w="15330" w:type="dxa"/>
        </w:trPr>
        <w:tc>
          <w:tcPr>
            <w:tcW w:w="16350" w:type="dxa"/>
            <w:gridSpan w:val="17"/>
          </w:tcPr>
          <w:p w:rsidR="00780F3E" w:rsidRPr="0062702B" w:rsidRDefault="00780F3E" w:rsidP="00780F3E">
            <w:pPr>
              <w:jc w:val="center"/>
            </w:pPr>
            <w:r w:rsidRPr="0062702B">
              <w:t xml:space="preserve">1 четверть </w:t>
            </w:r>
            <w:r w:rsidRPr="0062702B">
              <w:rPr>
                <w:b/>
              </w:rPr>
              <w:t xml:space="preserve">«Чем и как работает художник»   </w:t>
            </w:r>
            <w:r w:rsidRPr="0062702B">
              <w:t xml:space="preserve"> – 9 уроков</w:t>
            </w: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284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Три основных цвета</w:t>
            </w:r>
          </w:p>
        </w:tc>
        <w:tc>
          <w:tcPr>
            <w:tcW w:w="1679" w:type="dxa"/>
            <w:gridSpan w:val="3"/>
          </w:tcPr>
          <w:p w:rsidR="00BF7D09" w:rsidRPr="0062702B" w:rsidRDefault="00BF7D09" w:rsidP="00780F3E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Развитие умения видеть красоту природы.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Ознакомление с вариантами смешивания красок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самостоятельное создание проблем творческого характера, планирование учебного сотрудничества с учителем  сверстниками, умение точно выражать свои мысли.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Знать  приемы    получения новых цветов.  Изображать разнообразные цветы на основе смешивания трех основных цветов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Механическое смешивание красок разного цвета. Сравнить умение и оценить его.</w:t>
            </w:r>
          </w:p>
        </w:tc>
        <w:tc>
          <w:tcPr>
            <w:tcW w:w="930" w:type="dxa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708" w:type="dxa"/>
            <w:gridSpan w:val="2"/>
          </w:tcPr>
          <w:p w:rsidR="00BF7D09" w:rsidRPr="00840809" w:rsidRDefault="00BF7D09" w:rsidP="00876B18">
            <w:pPr>
              <w:jc w:val="center"/>
            </w:pPr>
            <w:r>
              <w:t>1 нед</w:t>
            </w:r>
          </w:p>
        </w:tc>
        <w:tc>
          <w:tcPr>
            <w:tcW w:w="1324" w:type="dxa"/>
            <w:gridSpan w:val="2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284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Добавление черной и белой краски</w:t>
            </w:r>
          </w:p>
        </w:tc>
        <w:tc>
          <w:tcPr>
            <w:tcW w:w="1679" w:type="dxa"/>
            <w:gridSpan w:val="3"/>
          </w:tcPr>
          <w:p w:rsidR="00BF7D09" w:rsidRPr="0062702B" w:rsidRDefault="00BF7D09" w:rsidP="00780F3E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945" w:type="dxa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Уметь выполнять цветовые растяжки, плавные переходы от одного цвета к другому.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Ознакомление с вариантами смешивания красок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Создание проблем творческого характера.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Уметь получать новые цвета путем смешивания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Сравнение и анализ работ обсужден</w:t>
            </w:r>
          </w:p>
        </w:tc>
        <w:tc>
          <w:tcPr>
            <w:tcW w:w="930" w:type="dxa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708" w:type="dxa"/>
            <w:gridSpan w:val="2"/>
          </w:tcPr>
          <w:p w:rsidR="00BF7D09" w:rsidRPr="00840809" w:rsidRDefault="00BF7D09" w:rsidP="00876B18">
            <w:pPr>
              <w:jc w:val="center"/>
            </w:pPr>
            <w:r>
              <w:t>2 н</w:t>
            </w:r>
          </w:p>
        </w:tc>
        <w:tc>
          <w:tcPr>
            <w:tcW w:w="1324" w:type="dxa"/>
            <w:gridSpan w:val="2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284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Пастель и цветные мелки,       акварель, их   выразительные возможности</w:t>
            </w:r>
          </w:p>
        </w:tc>
        <w:tc>
          <w:tcPr>
            <w:tcW w:w="1679" w:type="dxa"/>
            <w:gridSpan w:val="3"/>
          </w:tcPr>
          <w:p w:rsidR="00BF7D09" w:rsidRPr="0062702B" w:rsidRDefault="00BF7D09" w:rsidP="00780F3E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Привитие любви к произведениям искусства.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Ознакомление с вариантами работ другими материалами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Создание проблем творческого характера.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Изображать осенний лес, используя выразительные возможности материалов, работать пастелью, мелками, акварелью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Анализ результатов собственной художественной деятельности</w:t>
            </w:r>
          </w:p>
        </w:tc>
        <w:tc>
          <w:tcPr>
            <w:tcW w:w="930" w:type="dxa"/>
          </w:tcPr>
          <w:p w:rsidR="00BF7D09" w:rsidRPr="0062702B" w:rsidRDefault="00BF7D09" w:rsidP="00403231">
            <w:r w:rsidRPr="0062702B">
              <w:t xml:space="preserve">Подбор репродукций по теме урока. </w:t>
            </w:r>
          </w:p>
          <w:p w:rsidR="00BF7D09" w:rsidRPr="0062702B" w:rsidRDefault="00BF7D09" w:rsidP="00403231"/>
        </w:tc>
        <w:tc>
          <w:tcPr>
            <w:tcW w:w="708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3 н</w:t>
            </w:r>
          </w:p>
        </w:tc>
        <w:tc>
          <w:tcPr>
            <w:tcW w:w="1324" w:type="dxa"/>
            <w:gridSpan w:val="2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284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4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E41884">
            <w:pPr>
              <w:spacing w:before="100" w:beforeAutospacing="1" w:after="100" w:afterAutospacing="1"/>
              <w:jc w:val="both"/>
            </w:pPr>
            <w:proofErr w:type="gramStart"/>
            <w:r w:rsidRPr="0062702B">
              <w:t>Выразитель-ные</w:t>
            </w:r>
            <w:proofErr w:type="gramEnd"/>
            <w:r w:rsidRPr="0062702B">
              <w:t xml:space="preserve"> возможности  аппликации</w:t>
            </w:r>
          </w:p>
        </w:tc>
        <w:tc>
          <w:tcPr>
            <w:tcW w:w="1679" w:type="dxa"/>
            <w:gridSpan w:val="3"/>
          </w:tcPr>
          <w:p w:rsidR="00BF7D09" w:rsidRPr="0062702B" w:rsidRDefault="00BF7D09" w:rsidP="00780F3E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Привитие аккуратности и терпеливому выполнению сложной работы.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Умение отличать и выполнять цветовые соотношения.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Развиваем уч. Сопереживание и взаимовыручка.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Создавать коврик на тему осенней земли, выполнять аппликацию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Сравнение и выбор лучших работ</w:t>
            </w:r>
          </w:p>
        </w:tc>
        <w:tc>
          <w:tcPr>
            <w:tcW w:w="930" w:type="dxa"/>
          </w:tcPr>
          <w:p w:rsidR="00BF7D09" w:rsidRPr="0062702B" w:rsidRDefault="00BF7D09" w:rsidP="00403231">
            <w:r w:rsidRPr="0062702B">
              <w:t xml:space="preserve">Подбор репродукций по теме урока. </w:t>
            </w:r>
          </w:p>
        </w:tc>
        <w:tc>
          <w:tcPr>
            <w:tcW w:w="708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4 н</w:t>
            </w:r>
          </w:p>
        </w:tc>
        <w:tc>
          <w:tcPr>
            <w:tcW w:w="1324" w:type="dxa"/>
            <w:gridSpan w:val="2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284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5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proofErr w:type="gramStart"/>
            <w:r w:rsidRPr="0062702B">
              <w:t>Выразитель-ные</w:t>
            </w:r>
            <w:proofErr w:type="gramEnd"/>
            <w:r w:rsidRPr="0062702B">
              <w:t xml:space="preserve"> возможности графических   материалов</w:t>
            </w:r>
          </w:p>
        </w:tc>
        <w:tc>
          <w:tcPr>
            <w:tcW w:w="1679" w:type="dxa"/>
            <w:gridSpan w:val="3"/>
          </w:tcPr>
          <w:p w:rsidR="00BF7D09" w:rsidRPr="0062702B" w:rsidRDefault="00BF7D09" w:rsidP="00780F3E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Привитие аккуратности и терпеливому выполнению сложной работы.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Знать основы языка  графического материала.</w:t>
            </w:r>
          </w:p>
        </w:tc>
        <w:tc>
          <w:tcPr>
            <w:tcW w:w="2321" w:type="dxa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 xml:space="preserve">Создание проблем творческого характера.  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Знать графические художественные  материалы. Изображать зимний  лес, используя графические материалы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Просмотр и обсуждение выполненных работ</w:t>
            </w:r>
          </w:p>
        </w:tc>
        <w:tc>
          <w:tcPr>
            <w:tcW w:w="930" w:type="dxa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708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5 н</w:t>
            </w:r>
          </w:p>
        </w:tc>
        <w:tc>
          <w:tcPr>
            <w:tcW w:w="1324" w:type="dxa"/>
            <w:gridSpan w:val="2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284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6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4E5B53">
            <w:pPr>
              <w:spacing w:before="100" w:beforeAutospacing="1" w:after="100" w:afterAutospacing="1"/>
            </w:pPr>
            <w:r w:rsidRPr="0062702B">
              <w:t>Выразительность материалов для работы в объеме</w:t>
            </w:r>
            <w:r w:rsidRPr="0062702B">
              <w:rPr>
                <w:b/>
              </w:rPr>
              <w:t xml:space="preserve"> </w:t>
            </w:r>
          </w:p>
        </w:tc>
        <w:tc>
          <w:tcPr>
            <w:tcW w:w="1679" w:type="dxa"/>
            <w:gridSpan w:val="3"/>
          </w:tcPr>
          <w:p w:rsidR="00BF7D09" w:rsidRPr="0062702B" w:rsidRDefault="00BF7D09" w:rsidP="00780F3E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945" w:type="dxa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Осмысленно воспринимать произведения скульптуры.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Сравнить скульптурные произведения искусства</w:t>
            </w:r>
            <w:proofErr w:type="gramStart"/>
            <w:r w:rsidRPr="0062702B">
              <w:t xml:space="preserve"> .</w:t>
            </w:r>
            <w:proofErr w:type="gramEnd"/>
            <w:r w:rsidRPr="0062702B">
              <w:t xml:space="preserve"> Высказать   мнение.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Выразительные средства и возможности скульптуры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 xml:space="preserve">Уметь работать с целым куском пластилина, создавать объемное изображение. 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Опрос, просмотр и анализ работ</w:t>
            </w:r>
          </w:p>
        </w:tc>
        <w:tc>
          <w:tcPr>
            <w:tcW w:w="930" w:type="dxa"/>
          </w:tcPr>
          <w:p w:rsidR="00BF7D09" w:rsidRPr="0062702B" w:rsidRDefault="00BF7D09" w:rsidP="00403231">
            <w:r w:rsidRPr="0062702B">
              <w:t xml:space="preserve">Принести книжки о животных с </w:t>
            </w:r>
            <w:proofErr w:type="gramStart"/>
            <w:r w:rsidRPr="0062702B">
              <w:t>яркими</w:t>
            </w:r>
            <w:proofErr w:type="gramEnd"/>
            <w:r w:rsidRPr="0062702B">
              <w:t xml:space="preserve"> -.</w:t>
            </w:r>
          </w:p>
        </w:tc>
        <w:tc>
          <w:tcPr>
            <w:tcW w:w="708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6 н</w:t>
            </w:r>
          </w:p>
        </w:tc>
        <w:tc>
          <w:tcPr>
            <w:tcW w:w="1324" w:type="dxa"/>
            <w:gridSpan w:val="2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284" w:type="dxa"/>
          </w:tcPr>
          <w:p w:rsidR="00BF7D09" w:rsidRPr="0062702B" w:rsidRDefault="00BF7D09" w:rsidP="00780F3E">
            <w:pPr>
              <w:jc w:val="both"/>
              <w:rPr>
                <w:b/>
              </w:rPr>
            </w:pPr>
          </w:p>
          <w:p w:rsidR="00BF7D09" w:rsidRPr="0062702B" w:rsidRDefault="00BF7D09" w:rsidP="00780F3E">
            <w:pPr>
              <w:jc w:val="both"/>
              <w:rPr>
                <w:b/>
              </w:rPr>
            </w:pPr>
            <w:r w:rsidRPr="0062702B">
              <w:rPr>
                <w:b/>
              </w:rPr>
              <w:t>7</w:t>
            </w:r>
          </w:p>
        </w:tc>
        <w:tc>
          <w:tcPr>
            <w:tcW w:w="1691" w:type="dxa"/>
            <w:gridSpan w:val="3"/>
          </w:tcPr>
          <w:p w:rsidR="00BF7D09" w:rsidRPr="0062702B" w:rsidRDefault="00BF7D09" w:rsidP="004E5B53">
            <w:r w:rsidRPr="0062702B">
              <w:rPr>
                <w:b/>
              </w:rPr>
              <w:t>Практическая работа №1</w:t>
            </w:r>
            <w:r w:rsidRPr="0062702B">
              <w:t xml:space="preserve"> за 1 четверть «Выразительные возможности  бумаги»</w:t>
            </w:r>
          </w:p>
        </w:tc>
        <w:tc>
          <w:tcPr>
            <w:tcW w:w="1679" w:type="dxa"/>
            <w:gridSpan w:val="3"/>
          </w:tcPr>
          <w:p w:rsidR="00BF7D09" w:rsidRPr="0062702B" w:rsidRDefault="00BF7D09" w:rsidP="00403231">
            <w:r w:rsidRPr="0062702B">
              <w:t>Закрепление знаний;</w:t>
            </w:r>
          </w:p>
          <w:p w:rsidR="00BF7D09" w:rsidRPr="0062702B" w:rsidRDefault="00BF7D09" w:rsidP="00780F3E">
            <w:pPr>
              <w:jc w:val="center"/>
            </w:pP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 xml:space="preserve">Осмысленно воспринимать конструкции игровых площадок во дворах нашего города.    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Сравнить конструкции игровых площадок во дворах нашего города.    Высказать   мнение.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Создание проблем творческого характера.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Конструирование  из бумаги объекты игровой площадки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Опрос, просмотр и анализ работ.</w:t>
            </w:r>
          </w:p>
        </w:tc>
        <w:tc>
          <w:tcPr>
            <w:tcW w:w="930" w:type="dxa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708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7 н</w:t>
            </w:r>
          </w:p>
        </w:tc>
        <w:tc>
          <w:tcPr>
            <w:tcW w:w="1324" w:type="dxa"/>
            <w:gridSpan w:val="2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284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8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proofErr w:type="gramStart"/>
            <w:r w:rsidRPr="0062702B">
              <w:t>Неожидан-ные</w:t>
            </w:r>
            <w:proofErr w:type="gramEnd"/>
            <w:r w:rsidRPr="0062702B">
              <w:t xml:space="preserve">   материалы    </w:t>
            </w:r>
          </w:p>
        </w:tc>
        <w:tc>
          <w:tcPr>
            <w:tcW w:w="1679" w:type="dxa"/>
            <w:gridSpan w:val="3"/>
          </w:tcPr>
          <w:p w:rsidR="00BF7D09" w:rsidRPr="0062702B" w:rsidRDefault="00BF7D09" w:rsidP="00403231">
            <w:r w:rsidRPr="0062702B">
              <w:t>открытие новых знаний;</w:t>
            </w:r>
          </w:p>
          <w:p w:rsidR="00BF7D09" w:rsidRPr="0062702B" w:rsidRDefault="00BF7D09" w:rsidP="00780F3E">
            <w:pPr>
              <w:jc w:val="center"/>
            </w:pPr>
          </w:p>
        </w:tc>
        <w:tc>
          <w:tcPr>
            <w:tcW w:w="1945" w:type="dxa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Уметь использовать выразительные возможности пластического материала в самостоятельной работе.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Связь объема с окружающим  пространством и окружением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Выразительные средства и возможности разнообразных неожиданных материалов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Создавать образ ночного города с помощью   разнообразных неожиданных материалов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Опрос, просмотр и анализ работ.</w:t>
            </w:r>
          </w:p>
        </w:tc>
        <w:tc>
          <w:tcPr>
            <w:tcW w:w="930" w:type="dxa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708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8 н</w:t>
            </w:r>
          </w:p>
        </w:tc>
        <w:tc>
          <w:tcPr>
            <w:tcW w:w="1324" w:type="dxa"/>
            <w:gridSpan w:val="2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284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9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Неожиданные   материалы    </w:t>
            </w:r>
          </w:p>
        </w:tc>
        <w:tc>
          <w:tcPr>
            <w:tcW w:w="1679" w:type="dxa"/>
            <w:gridSpan w:val="3"/>
          </w:tcPr>
          <w:p w:rsidR="00BF7D09" w:rsidRPr="0062702B" w:rsidRDefault="00BF7D09" w:rsidP="00403231">
            <w:r w:rsidRPr="0062702B">
              <w:t>закрепление знаний</w:t>
            </w:r>
          </w:p>
        </w:tc>
        <w:tc>
          <w:tcPr>
            <w:tcW w:w="1945" w:type="dxa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Уметь использовать выразительные возможности пластического материала в самостоятельной работе.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Знать виды пластических и изобразительных искусств.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Выразительные средства и возможности разнообразных неожиданных материалов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 Создавать образ ночного праздника в городе с помощью   разнообразных неожиданных материалов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 xml:space="preserve"> Просмотр и обсуждение выполненных работ</w:t>
            </w:r>
          </w:p>
        </w:tc>
        <w:tc>
          <w:tcPr>
            <w:tcW w:w="930" w:type="dxa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708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9 н</w:t>
            </w:r>
          </w:p>
        </w:tc>
        <w:tc>
          <w:tcPr>
            <w:tcW w:w="1324" w:type="dxa"/>
            <w:gridSpan w:val="2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c>
          <w:tcPr>
            <w:tcW w:w="16350" w:type="dxa"/>
            <w:gridSpan w:val="17"/>
          </w:tcPr>
          <w:p w:rsidR="00BF7D09" w:rsidRPr="0062702B" w:rsidRDefault="00BF7D09" w:rsidP="00780F3E">
            <w:pPr>
              <w:jc w:val="center"/>
            </w:pPr>
            <w:r w:rsidRPr="0062702B">
              <w:t xml:space="preserve">2 четверть   </w:t>
            </w:r>
            <w:r w:rsidRPr="0062702B">
              <w:rPr>
                <w:b/>
              </w:rPr>
              <w:t xml:space="preserve">«Реальность и фантазия»      7 уроков  </w:t>
            </w:r>
          </w:p>
        </w:tc>
        <w:tc>
          <w:tcPr>
            <w:tcW w:w="7434" w:type="dxa"/>
            <w:gridSpan w:val="10"/>
          </w:tcPr>
          <w:p w:rsidR="00BF7D09" w:rsidRPr="0062702B" w:rsidRDefault="00BF7D09" w:rsidP="00780F3E">
            <w:pPr>
              <w:jc w:val="center"/>
            </w:pPr>
            <w:r w:rsidRPr="0062702B">
              <w:t xml:space="preserve">2 четверть </w:t>
            </w:r>
            <w:r w:rsidRPr="0062702B">
              <w:rPr>
                <w:b/>
              </w:rPr>
              <w:t>  «Ты украшаешь»  </w:t>
            </w:r>
            <w:r w:rsidRPr="0062702B">
              <w:t>– 7 уроков</w:t>
            </w:r>
          </w:p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 w:rsidP="00876B18">
            <w:pPr>
              <w:ind w:left="-24" w:firstLine="24"/>
              <w:jc w:val="center"/>
            </w:pPr>
            <w:r w:rsidRPr="0062702B">
              <w:t xml:space="preserve">2 четверть </w:t>
            </w:r>
            <w:r w:rsidRPr="0062702B">
              <w:rPr>
                <w:b/>
              </w:rPr>
              <w:t>  «Ты украшаешь»  </w:t>
            </w:r>
            <w:r w:rsidRPr="0062702B">
              <w:t>– 7 уроков</w:t>
            </w: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</w:tcPr>
          <w:p w:rsidR="00BF7D09" w:rsidRPr="0062702B" w:rsidRDefault="00BF7D09" w:rsidP="00780F3E">
            <w:pPr>
              <w:jc w:val="both"/>
              <w:rPr>
                <w:b/>
              </w:rPr>
            </w:pPr>
            <w:r w:rsidRPr="0062702B">
              <w:rPr>
                <w:b/>
              </w:rPr>
              <w:t>10</w:t>
            </w:r>
          </w:p>
        </w:tc>
        <w:tc>
          <w:tcPr>
            <w:tcW w:w="1691" w:type="dxa"/>
            <w:gridSpan w:val="3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Изображение и реальность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Привитие любви к животному миру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Формирование представлений о животном мире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Привитие любви к животному миру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Уметь передавать в изображении характер животного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Оценить творчество рассказа об окружающем мире и умение передать это в рисунке.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Суметь выразить свою творческую фантазию в художественное воплощение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10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</w:tcPr>
          <w:p w:rsidR="00BF7D09" w:rsidRPr="0062702B" w:rsidRDefault="00BF7D09" w:rsidP="00780F3E">
            <w:pPr>
              <w:jc w:val="both"/>
              <w:rPr>
                <w:b/>
              </w:rPr>
            </w:pPr>
            <w:r w:rsidRPr="0062702B">
              <w:rPr>
                <w:b/>
              </w:rPr>
              <w:t>11</w:t>
            </w:r>
          </w:p>
        </w:tc>
        <w:tc>
          <w:tcPr>
            <w:tcW w:w="1691" w:type="dxa"/>
            <w:gridSpan w:val="3"/>
          </w:tcPr>
          <w:p w:rsidR="00BF7D09" w:rsidRPr="0062702B" w:rsidRDefault="00BF7D09" w:rsidP="00403231">
            <w:r w:rsidRPr="0062702B">
              <w:t>Изображение и фантазия.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Привить любовь произведениям литературного искусства.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Формирование представлений о сказочном мире  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Привить любовь произведениям литературного искусства.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Изображать сказочных     существ, работать с гуашью.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Оценить творчество рассказать  о сказочном мире и уметь передать это в рисунке.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иллюстраций    по теме урока.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11 н</w:t>
            </w:r>
          </w:p>
        </w:tc>
        <w:tc>
          <w:tcPr>
            <w:tcW w:w="847" w:type="dxa"/>
          </w:tcPr>
          <w:p w:rsidR="00BF7D09" w:rsidRPr="0062702B" w:rsidRDefault="00BF7D09" w:rsidP="00EE21D4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12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Украшение и реальность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Научиться выполнять геометрические тела, которые составляют основу всего многообразия форм.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Конструкция сложной формы. Правила изображения и средства выразительности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Научиться выполнять геометрические тела, которые составляют основу всего многообразия форм.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 xml:space="preserve">Создавать с помощью     графических материалов изображения различных украшений в природе, работать тушью, пером. 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Уметь применять геометрические формы и оценивание их.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Суметь выразить свою творческую фантазию в художественное воплощение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12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13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Украшение и фантазия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актуализации знаний и умений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Преображение форм в изображения на плоскости предметов  в пространстве.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Творческое обсуждение выполненных работ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Преображение форм в изображения на плоскости предметов  в пространстве.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 xml:space="preserve">Преображать реальные формы </w:t>
            </w:r>
            <w:proofErr w:type="gramStart"/>
            <w:r w:rsidRPr="0062702B">
              <w:t>в</w:t>
            </w:r>
            <w:proofErr w:type="gramEnd"/>
            <w:r w:rsidRPr="0062702B">
              <w:t xml:space="preserve"> декоративные, работать с графическими материалами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Рассказать</w:t>
            </w:r>
          </w:p>
          <w:p w:rsidR="00BF7D09" w:rsidRPr="0062702B" w:rsidRDefault="00BF7D09" w:rsidP="00403231">
            <w:r w:rsidRPr="0062702B">
              <w:t>об окружающем мире и умение передать это в рисунке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Уметь применять полученные знания в практической работе с натуры.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13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14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FF1949">
            <w:pPr>
              <w:spacing w:before="100" w:beforeAutospacing="1" w:after="100" w:afterAutospacing="1"/>
            </w:pPr>
            <w:r w:rsidRPr="0062702B">
              <w:rPr>
                <w:b/>
              </w:rPr>
              <w:t>Практическая работа №2 за 2 четверть</w:t>
            </w:r>
            <w:r w:rsidRPr="0062702B">
              <w:t xml:space="preserve"> «Постройка и Реальность»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Закрепление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Уметь видеть  и использовать в качестве средства выражения характер освещения при изображении с натуры.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Творческое обсуждение выполненных работ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Уметь видеть  использовать в качестве средства выражения характер освещения в изображении с натуры.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Конструировать из бумаги формы подводного мира, работать в группе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Рассказать</w:t>
            </w:r>
          </w:p>
          <w:p w:rsidR="00BF7D09" w:rsidRPr="0062702B" w:rsidRDefault="00BF7D09" w:rsidP="00403231">
            <w:r w:rsidRPr="0062702B">
              <w:t>об окружающем мире и умение передать это объёмных формах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14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15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>Постройка и фантазия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 xml:space="preserve">Уметь составлять свою композицию на плоскости, работать в технике макетов зданий 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Понимать роль языка архитектуры в выражении форм для своих переживаний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 xml:space="preserve">Уметь составлять свою композицию на плоскости, работать в технике макетов зданий 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Сравнить природные формы  архитектуры с постройками, создать макеты фантастических зданий, фантастического города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 xml:space="preserve">Анализ и оценка процесса и результатов собственного </w:t>
            </w:r>
            <w:proofErr w:type="gramStart"/>
            <w:r w:rsidRPr="0062702B">
              <w:t>художест-венного</w:t>
            </w:r>
            <w:proofErr w:type="gramEnd"/>
            <w:r w:rsidRPr="0062702B">
              <w:t xml:space="preserve"> творчества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15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</w:tcPr>
          <w:p w:rsidR="00BF7D09" w:rsidRPr="0062702B" w:rsidRDefault="00BF7D09" w:rsidP="004E5B53">
            <w:pPr>
              <w:jc w:val="both"/>
              <w:rPr>
                <w:b/>
              </w:rPr>
            </w:pPr>
            <w:r w:rsidRPr="0062702B">
              <w:rPr>
                <w:b/>
              </w:rPr>
              <w:t>16</w:t>
            </w:r>
          </w:p>
        </w:tc>
        <w:tc>
          <w:tcPr>
            <w:tcW w:w="1691" w:type="dxa"/>
            <w:gridSpan w:val="3"/>
          </w:tcPr>
          <w:p w:rsidR="00BF7D09" w:rsidRPr="0062702B" w:rsidRDefault="00BF7D09" w:rsidP="004E5B53">
            <w:r w:rsidRPr="0062702B">
              <w:t xml:space="preserve">Братья-Мастера Изображения, Украшения и Постройки всегда работают вместе 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закрепление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Уметь  передавать настроение с помощью  цветов красок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Цветовая организация рисунка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Уметь  передавать настроение с помощью  цветов красок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Обсуждать творческие работы, оценивать собственную художественную деятельность.</w:t>
            </w:r>
          </w:p>
        </w:tc>
        <w:tc>
          <w:tcPr>
            <w:tcW w:w="1691" w:type="dxa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 xml:space="preserve">Анализ и оценка процесса и результатов собственного </w:t>
            </w:r>
            <w:proofErr w:type="gramStart"/>
            <w:r w:rsidRPr="0062702B">
              <w:t>художест-венного</w:t>
            </w:r>
            <w:proofErr w:type="gramEnd"/>
            <w:r w:rsidRPr="0062702B">
              <w:t xml:space="preserve"> творчества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16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9F07A7">
        <w:trPr>
          <w:trHeight w:val="73"/>
        </w:trPr>
        <w:tc>
          <w:tcPr>
            <w:tcW w:w="16350" w:type="dxa"/>
            <w:gridSpan w:val="17"/>
          </w:tcPr>
          <w:p w:rsidR="00BF7D09" w:rsidRPr="0062702B" w:rsidRDefault="00BF7D09" w:rsidP="00780F3E">
            <w:pPr>
              <w:jc w:val="center"/>
            </w:pPr>
            <w:r w:rsidRPr="0062702B">
              <w:t xml:space="preserve">3 четверть </w:t>
            </w:r>
            <w:r w:rsidRPr="0062702B">
              <w:rPr>
                <w:b/>
              </w:rPr>
              <w:t xml:space="preserve"> «О чем говорит искусство» </w:t>
            </w:r>
            <w:r w:rsidRPr="0062702B">
              <w:t>-10 уроков</w:t>
            </w:r>
          </w:p>
        </w:tc>
        <w:tc>
          <w:tcPr>
            <w:tcW w:w="7434" w:type="dxa"/>
            <w:gridSpan w:val="10"/>
          </w:tcPr>
          <w:p w:rsidR="00BF7D09" w:rsidRPr="0062702B" w:rsidRDefault="00BF7D09" w:rsidP="00780F3E">
            <w:pPr>
              <w:jc w:val="center"/>
            </w:pPr>
            <w:r w:rsidRPr="0062702B">
              <w:t xml:space="preserve">3 четверть  </w:t>
            </w:r>
            <w:r w:rsidRPr="0062702B">
              <w:rPr>
                <w:b/>
              </w:rPr>
              <w:t xml:space="preserve">«Ты строишь»   </w:t>
            </w:r>
            <w:r w:rsidRPr="0062702B">
              <w:t>– 9 уроков</w:t>
            </w:r>
          </w:p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/>
        </w:tc>
        <w:tc>
          <w:tcPr>
            <w:tcW w:w="987" w:type="dxa"/>
          </w:tcPr>
          <w:p w:rsidR="00BF7D09" w:rsidRPr="0062702B" w:rsidRDefault="00BF7D09" w:rsidP="00876B18">
            <w:pPr>
              <w:ind w:left="-24" w:firstLine="24"/>
              <w:jc w:val="center"/>
            </w:pPr>
            <w:r w:rsidRPr="0062702B">
              <w:t xml:space="preserve">3 четверть  </w:t>
            </w:r>
            <w:r w:rsidRPr="0062702B">
              <w:rPr>
                <w:b/>
              </w:rPr>
              <w:t xml:space="preserve">«Ты строишь»   </w:t>
            </w:r>
            <w:r w:rsidRPr="0062702B">
              <w:t>– 9 уроков</w:t>
            </w: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17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Изображение природы в различных состояниях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Знать жанр изобразительного искусства пейзажа</w:t>
            </w:r>
            <w:proofErr w:type="gramStart"/>
            <w:r w:rsidRPr="0062702B">
              <w:t xml:space="preserve"> У</w:t>
            </w:r>
            <w:proofErr w:type="gramEnd"/>
            <w:r w:rsidRPr="0062702B">
              <w:t>меть анализировать образный язык произведений художественного жанра.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Понимать роль языка изобразительного искусства в пейзаже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Выражение в живописном пейзаже переживаний и мыслей художника.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Изображать живописными материалами контрастные состояния природы</w:t>
            </w:r>
          </w:p>
        </w:tc>
        <w:tc>
          <w:tcPr>
            <w:tcW w:w="1691" w:type="dxa"/>
          </w:tcPr>
          <w:p w:rsidR="00BF7D09" w:rsidRPr="0062702B" w:rsidRDefault="00BF7D09" w:rsidP="00780F3E">
            <w:pPr>
              <w:jc w:val="center"/>
            </w:pPr>
            <w:r w:rsidRPr="0062702B">
              <w:t>Оценить внимание и эрудированное участие в беседе,  ответ на уроке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17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18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Изображение характера животных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</w:p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Уметь  передавать настроение с помощью  цветов красок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Умение работать с  материалом. Презентация своих работ.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Умение видеть в произведениях искусства  единство материала, формы и декора.</w:t>
            </w:r>
          </w:p>
        </w:tc>
        <w:tc>
          <w:tcPr>
            <w:tcW w:w="1972" w:type="dxa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Изображать животного с ярко выраженным характером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Оценить внимание и эрудированное участие в беседе,  ответ на уроке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18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19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Изображение характера животных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комбинированный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Уметь  передавать настроение с помощью  цветов красок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Умение работать с материалом. Презентация своих работ.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 xml:space="preserve">Понимать смысл слов, образный смысл  рисунка, сочетание цветов, 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Изображать животного с ярко выраженным характером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Просмотр и анализ работ.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19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20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Изображение характера человека: женский образ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Построение портрета в  изображении  разных людей.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. Умение работать с материалом. Презентация своих работ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Уметь активно воспринимать и понимать жанр портрета, используя выразительны возможности художествен-х материалов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Иметь представление о красоте внутренней и внешней. Уметь создавать живописными материалами выразительные контрастные женские образы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Построение портрета человека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20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21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Изображение характера человека: мужской образ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945" w:type="dxa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Воспитание любви и интереса к произведениям литературы. Взаимосвязь литературы и изобразительного искусства.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Развитие эстетического восприятия мира, художественного вкуса.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Учиться передавать эмоциональное состояние средствами живописи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Уметь  создавать живописными материалами выразительные, контрастные образы доброго и злого героя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Просмотр анализ и оценка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780F3E">
            <w:pPr>
              <w:jc w:val="both"/>
            </w:pPr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21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22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Образ человека в скульптуре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Человек основной объект изображения в скульптуре Материалы скульптуры. Уметь передать пропорции лица и фигуры.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 xml:space="preserve">Характер человека скульптурном </w:t>
            </w:r>
            <w:proofErr w:type="gramStart"/>
            <w:r w:rsidRPr="0062702B">
              <w:t>портрете</w:t>
            </w:r>
            <w:proofErr w:type="gramEnd"/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Знать материалы скульптуры и её выразительные возможности.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Иметь представление о способах передачи характера в объемном изображении человека. Уметь: работать с пластилином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Сравнение и выбор лучших работ</w:t>
            </w:r>
          </w:p>
        </w:tc>
        <w:tc>
          <w:tcPr>
            <w:tcW w:w="1269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22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23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О чем говорят украшения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Уметь применять полученные знания при выполнении работы.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Развитие эстетического восприятия мира, художественного вкуса.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Учиться передавать эмоциональное состояние средствами живо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Иметь представление о декоре, декоративно-прикладном искусстве. Уметь: использовать цвет для передачи характера изображения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. Сравнение и выбор лучших работ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23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24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4E5B53">
            <w:pPr>
              <w:spacing w:before="100" w:beforeAutospacing="1" w:after="100" w:afterAutospacing="1"/>
            </w:pPr>
            <w:r w:rsidRPr="0062702B">
              <w:rPr>
                <w:b/>
              </w:rPr>
              <w:t>Практическая работа № 3 за 3 четверть</w:t>
            </w:r>
            <w:r w:rsidRPr="0062702B">
              <w:t xml:space="preserve"> «О чем говорят украшения»</w:t>
            </w:r>
            <w:r w:rsidRPr="0062702B">
              <w:rPr>
                <w:b/>
              </w:rPr>
              <w:t xml:space="preserve"> 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Закрепление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Уметь применять полученные знания при выполнении работы.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Развитие эстетического восприятия мира, художественного вкуса.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Учиться передавать эмоциональное состояние средствами живо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Иметь представление о декоре, декоративно-прикладном искусстве. Уметь: использовать цвет для передачи характера изображения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 xml:space="preserve"> Сравнение и выбор лучших работ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24 н</w:t>
            </w:r>
          </w:p>
        </w:tc>
        <w:tc>
          <w:tcPr>
            <w:tcW w:w="847" w:type="dxa"/>
          </w:tcPr>
          <w:p w:rsidR="00BF7D09" w:rsidRPr="00840809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25</w:t>
            </w: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 xml:space="preserve"> О чем говорят украшения</w:t>
            </w:r>
            <w:r w:rsidRPr="0062702B">
              <w:rPr>
                <w:b/>
              </w:rPr>
              <w:t xml:space="preserve"> 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Учиться передавать эмоциональное состояние средствами живописи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Развитие эстетического восприятия мира, художественного вкуса.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Уметь активно работать в технике коллажа.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Иметь представление о декоре, декоративно-прикладном искусстве. Уметь: использовать цвет для передачи характера изображения</w:t>
            </w:r>
          </w:p>
        </w:tc>
        <w:tc>
          <w:tcPr>
            <w:tcW w:w="1691" w:type="dxa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Сравнение и выбор лучших работ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25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26</w:t>
            </w:r>
          </w:p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691" w:type="dxa"/>
            <w:gridSpan w:val="3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В изображениях, украшении и постройке человек выражает свои чувства, мысли, настроение, свое отношение  к миру</w:t>
            </w:r>
          </w:p>
        </w:tc>
        <w:tc>
          <w:tcPr>
            <w:tcW w:w="1397" w:type="dxa"/>
            <w:gridSpan w:val="2"/>
          </w:tcPr>
          <w:p w:rsidR="00BF7D09" w:rsidRPr="0062702B" w:rsidRDefault="00BF7D09" w:rsidP="00780F3E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945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Уметь анализировать цветовой строй произведения живописи.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Знать о выразительных возможностях цвета в произведениях живописи, литературы, искусства.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Цветовое решение образа в портрете. Цвет и тон Понимание живописной фактуры.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Обсуждать творческие работы, оценивать собственную художественную деятельность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Сравнение и анализ работ, обсуждение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BF7D09">
            <w:pPr>
              <w:ind w:left="-24" w:firstLine="24"/>
              <w:jc w:val="center"/>
            </w:pPr>
            <w:r>
              <w:t>26 н</w:t>
            </w:r>
            <w:r w:rsidRPr="0062702B">
              <w:t xml:space="preserve"> 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9"/>
          <w:wAfter w:w="7914" w:type="dxa"/>
        </w:trPr>
        <w:tc>
          <w:tcPr>
            <w:tcW w:w="16350" w:type="dxa"/>
            <w:gridSpan w:val="17"/>
          </w:tcPr>
          <w:p w:rsidR="00BF7D09" w:rsidRPr="0062702B" w:rsidRDefault="00BF7D09" w:rsidP="00DE4168">
            <w:pPr>
              <w:jc w:val="center"/>
            </w:pPr>
            <w:r w:rsidRPr="0062702B">
              <w:t xml:space="preserve">4 четверть </w:t>
            </w:r>
            <w:r w:rsidRPr="0062702B">
              <w:rPr>
                <w:b/>
              </w:rPr>
              <w:t xml:space="preserve">«Как говорит искусство» </w:t>
            </w:r>
            <w:r w:rsidRPr="0062702B">
              <w:t>- 8 уроков</w:t>
            </w:r>
          </w:p>
        </w:tc>
        <w:tc>
          <w:tcPr>
            <w:tcW w:w="648" w:type="dxa"/>
          </w:tcPr>
          <w:p w:rsidR="00BF7D09" w:rsidRPr="0062702B" w:rsidRDefault="00BF7D09" w:rsidP="00780F3E">
            <w:pPr>
              <w:jc w:val="center"/>
            </w:pPr>
          </w:p>
        </w:tc>
        <w:tc>
          <w:tcPr>
            <w:tcW w:w="846" w:type="dxa"/>
          </w:tcPr>
          <w:p w:rsidR="00BF7D09" w:rsidRPr="0062702B" w:rsidRDefault="00BF7D09"/>
        </w:tc>
        <w:tc>
          <w:tcPr>
            <w:tcW w:w="846" w:type="dxa"/>
          </w:tcPr>
          <w:p w:rsidR="00BF7D09" w:rsidRPr="0062702B" w:rsidRDefault="00BF7D09"/>
        </w:tc>
        <w:tc>
          <w:tcPr>
            <w:tcW w:w="846" w:type="dxa"/>
          </w:tcPr>
          <w:p w:rsidR="00BF7D09" w:rsidRPr="0062702B" w:rsidRDefault="00BF7D09"/>
        </w:tc>
        <w:tc>
          <w:tcPr>
            <w:tcW w:w="846" w:type="dxa"/>
          </w:tcPr>
          <w:p w:rsidR="00BF7D09" w:rsidRPr="0062702B" w:rsidRDefault="00BF7D09"/>
        </w:tc>
        <w:tc>
          <w:tcPr>
            <w:tcW w:w="846" w:type="dxa"/>
          </w:tcPr>
          <w:p w:rsidR="00BF7D09" w:rsidRPr="0062702B" w:rsidRDefault="00BF7D09"/>
        </w:tc>
        <w:tc>
          <w:tcPr>
            <w:tcW w:w="846" w:type="dxa"/>
          </w:tcPr>
          <w:p w:rsidR="00BF7D09" w:rsidRPr="0062702B" w:rsidRDefault="00BF7D09"/>
        </w:tc>
        <w:tc>
          <w:tcPr>
            <w:tcW w:w="846" w:type="dxa"/>
          </w:tcPr>
          <w:p w:rsidR="00BF7D09" w:rsidRPr="0062702B" w:rsidRDefault="00BF7D09"/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27 н</w:t>
            </w: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27</w:t>
            </w:r>
          </w:p>
        </w:tc>
        <w:tc>
          <w:tcPr>
            <w:tcW w:w="1836" w:type="dxa"/>
            <w:gridSpan w:val="4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Теплые и холодные цвета. Борьба теплого и холодного</w:t>
            </w:r>
          </w:p>
        </w:tc>
        <w:tc>
          <w:tcPr>
            <w:tcW w:w="1252" w:type="dxa"/>
          </w:tcPr>
          <w:p w:rsidR="00BF7D09" w:rsidRPr="0062702B" w:rsidRDefault="00BF7D09" w:rsidP="00780F3E">
            <w:pPr>
              <w:jc w:val="center"/>
            </w:pPr>
            <w:r w:rsidRPr="0062702B">
              <w:t>комбинированный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Работа в художественно-конструктивной деятельности.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Развитие интереса к предмету изобразительного искусства.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Эстетически оценивают красоту окружающего мира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Составлять теплые и холодные цветовые гаммы</w:t>
            </w:r>
          </w:p>
        </w:tc>
        <w:tc>
          <w:tcPr>
            <w:tcW w:w="1691" w:type="dxa"/>
          </w:tcPr>
          <w:p w:rsidR="00BF7D09" w:rsidRPr="0062702B" w:rsidRDefault="00BF7D09" w:rsidP="00780F3E">
            <w:pPr>
              <w:jc w:val="center"/>
            </w:pPr>
            <w:r w:rsidRPr="0062702B">
              <w:t>Сравнение и анализ работ обсужден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27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28</w:t>
            </w:r>
          </w:p>
        </w:tc>
        <w:tc>
          <w:tcPr>
            <w:tcW w:w="1836" w:type="dxa"/>
            <w:gridSpan w:val="4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Тихие и звонкие цвета</w:t>
            </w:r>
          </w:p>
        </w:tc>
        <w:tc>
          <w:tcPr>
            <w:tcW w:w="1252" w:type="dxa"/>
          </w:tcPr>
          <w:p w:rsidR="00BF7D09" w:rsidRPr="0062702B" w:rsidRDefault="00BF7D09" w:rsidP="00780F3E">
            <w:pPr>
              <w:jc w:val="center"/>
            </w:pPr>
            <w:r w:rsidRPr="0062702B">
              <w:t>комбинированный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Работа в художественно-конструктивной деятельности.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Развитие интереса к предмету изобразительного искусства.</w:t>
            </w:r>
          </w:p>
          <w:p w:rsidR="00BF7D09" w:rsidRPr="0062702B" w:rsidRDefault="00BF7D09" w:rsidP="00403231"/>
        </w:tc>
        <w:tc>
          <w:tcPr>
            <w:tcW w:w="2321" w:type="dxa"/>
          </w:tcPr>
          <w:p w:rsidR="00BF7D09" w:rsidRPr="0062702B" w:rsidRDefault="00BF7D09" w:rsidP="00403231">
            <w:r w:rsidRPr="0062702B">
              <w:t xml:space="preserve">Самостоятельное создание способов решения проблем творческого характера 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Изобразить борьбу тихого и звонкого цветов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Сгруппировать предложенные произведения по жанрам.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28 н</w:t>
            </w:r>
          </w:p>
        </w:tc>
        <w:tc>
          <w:tcPr>
            <w:tcW w:w="847" w:type="dxa"/>
          </w:tcPr>
          <w:p w:rsidR="00BF7D09" w:rsidRPr="0062702B" w:rsidRDefault="00BF7D09" w:rsidP="00BD7984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  <w:trHeight w:val="341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29</w:t>
            </w:r>
          </w:p>
        </w:tc>
        <w:tc>
          <w:tcPr>
            <w:tcW w:w="1836" w:type="dxa"/>
            <w:gridSpan w:val="4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Что такое ритм линий</w:t>
            </w:r>
          </w:p>
        </w:tc>
        <w:tc>
          <w:tcPr>
            <w:tcW w:w="1252" w:type="dxa"/>
          </w:tcPr>
          <w:p w:rsidR="00BF7D09" w:rsidRPr="0062702B" w:rsidRDefault="00BF7D09" w:rsidP="00780F3E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Уметь использовать правила воздушной и линейной перспективы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Уметь организовать пространство на листе бумаги.</w:t>
            </w:r>
          </w:p>
          <w:p w:rsidR="00BF7D09" w:rsidRPr="0062702B" w:rsidRDefault="00BF7D09" w:rsidP="00403231">
            <w:r w:rsidRPr="0062702B">
              <w:t>Выделить горизонт и точку зрения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Знать правила воздушной и линейной перспективы.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Иметь представление о ритме как выразительном средстве изображения. Уметь: работать с пастелью и восковыми мелками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Сравнение и анализ работ, обсуждение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29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30</w:t>
            </w:r>
          </w:p>
        </w:tc>
        <w:tc>
          <w:tcPr>
            <w:tcW w:w="1836" w:type="dxa"/>
            <w:gridSpan w:val="4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Характер линий</w:t>
            </w:r>
            <w:r w:rsidRPr="0062702B">
              <w:rPr>
                <w:b/>
              </w:rPr>
              <w:t xml:space="preserve"> </w:t>
            </w:r>
          </w:p>
        </w:tc>
        <w:tc>
          <w:tcPr>
            <w:tcW w:w="1252" w:type="dxa"/>
          </w:tcPr>
          <w:p w:rsidR="00BF7D09" w:rsidRPr="0062702B" w:rsidRDefault="00BF7D09" w:rsidP="00780F3E">
            <w:pPr>
              <w:jc w:val="center"/>
            </w:pPr>
            <w:r w:rsidRPr="0062702B">
              <w:t>комбинированный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Уметь активно воспринимать и анализировать произведения портретного жанра.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Уметь использовать выразительные возможности материала.</w:t>
            </w:r>
          </w:p>
        </w:tc>
        <w:tc>
          <w:tcPr>
            <w:tcW w:w="2321" w:type="dxa"/>
          </w:tcPr>
          <w:p w:rsidR="00BF7D09" w:rsidRPr="0062702B" w:rsidRDefault="00BF7D09" w:rsidP="00CC79D7">
            <w:r w:rsidRPr="0062702B">
              <w:t>Уметь организовыв перспективн пространство пейзажа.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Изображать ветки деревьев с определенным характером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Сравнение и анализ работ, обсуждение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30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31</w:t>
            </w:r>
          </w:p>
        </w:tc>
        <w:tc>
          <w:tcPr>
            <w:tcW w:w="1836" w:type="dxa"/>
            <w:gridSpan w:val="4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Ритм пятен</w:t>
            </w:r>
          </w:p>
        </w:tc>
        <w:tc>
          <w:tcPr>
            <w:tcW w:w="1252" w:type="dxa"/>
          </w:tcPr>
          <w:p w:rsidR="00BF7D09" w:rsidRPr="0062702B" w:rsidRDefault="00BF7D09" w:rsidP="00780F3E">
            <w:pPr>
              <w:jc w:val="center"/>
            </w:pPr>
            <w:r w:rsidRPr="0062702B">
              <w:t>открытие новых знаний</w:t>
            </w:r>
          </w:p>
        </w:tc>
        <w:tc>
          <w:tcPr>
            <w:tcW w:w="1945" w:type="dxa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 xml:space="preserve">Творчески подход к составлению композиции, работе с цветом </w:t>
            </w:r>
          </w:p>
          <w:p w:rsidR="00BF7D09" w:rsidRPr="0062702B" w:rsidRDefault="00BF7D09" w:rsidP="00403231"/>
        </w:tc>
        <w:tc>
          <w:tcPr>
            <w:tcW w:w="1805" w:type="dxa"/>
          </w:tcPr>
          <w:p w:rsidR="00BF7D09" w:rsidRPr="0062702B" w:rsidRDefault="00BF7D09" w:rsidP="00403231">
            <w:r w:rsidRPr="0062702B">
              <w:t xml:space="preserve">Понимать роль  аппликации используя основные  средства </w:t>
            </w:r>
            <w:proofErr w:type="gramStart"/>
            <w:r w:rsidRPr="0062702B">
              <w:t>художествен</w:t>
            </w:r>
            <w:proofErr w:type="gramEnd"/>
            <w:r w:rsidRPr="0062702B">
              <w:t xml:space="preserve"> выразительн.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заметить отличие и красоту разных состояний в природе: утро, вечер, закат, рассвет.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Использовать технику обрывной аппликации</w:t>
            </w:r>
            <w:proofErr w:type="gramStart"/>
            <w:r w:rsidRPr="0062702B">
              <w:t xml:space="preserve"> У</w:t>
            </w:r>
            <w:proofErr w:type="gramEnd"/>
            <w:r w:rsidRPr="0062702B">
              <w:t>меть: изображать борьбу тихого и звонкого цветов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Сравнение и анализ работ, обсуждение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31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32</w:t>
            </w:r>
          </w:p>
        </w:tc>
        <w:tc>
          <w:tcPr>
            <w:tcW w:w="1836" w:type="dxa"/>
            <w:gridSpan w:val="4"/>
            <w:vAlign w:val="center"/>
          </w:tcPr>
          <w:p w:rsidR="00BF7D09" w:rsidRPr="0062702B" w:rsidRDefault="00BF7D09" w:rsidP="00D0187F">
            <w:pPr>
              <w:spacing w:before="100" w:beforeAutospacing="1" w:after="100" w:afterAutospacing="1"/>
            </w:pPr>
            <w:r w:rsidRPr="0062702B">
              <w:rPr>
                <w:b/>
              </w:rPr>
              <w:t>Итоговая практическая работа № 4 «</w:t>
            </w:r>
            <w:r w:rsidRPr="0062702B">
              <w:t>Пропорции выражают характер</w:t>
            </w:r>
            <w:r w:rsidRPr="0062702B">
              <w:rPr>
                <w:b/>
              </w:rPr>
              <w:t>»</w:t>
            </w:r>
          </w:p>
        </w:tc>
        <w:tc>
          <w:tcPr>
            <w:tcW w:w="1252" w:type="dxa"/>
          </w:tcPr>
          <w:p w:rsidR="00BF7D09" w:rsidRPr="0062702B" w:rsidRDefault="00BF7D09" w:rsidP="00780F3E">
            <w:pPr>
              <w:jc w:val="center"/>
            </w:pPr>
            <w:r w:rsidRPr="0062702B">
              <w:t>Закрепление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 xml:space="preserve">Обратить внимание на образцах современного искусства. </w:t>
            </w:r>
          </w:p>
        </w:tc>
        <w:tc>
          <w:tcPr>
            <w:tcW w:w="1805" w:type="dxa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.Уметь использовать выразительные возможности материала.</w:t>
            </w:r>
          </w:p>
        </w:tc>
        <w:tc>
          <w:tcPr>
            <w:tcW w:w="2321" w:type="dxa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Уметь осознанно говорить о видах искусства, изученных в классе.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Создавать выразительные образы животных или птиц.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Сравнение и анализ работ, обсуждение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32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33</w:t>
            </w:r>
          </w:p>
        </w:tc>
        <w:tc>
          <w:tcPr>
            <w:tcW w:w="1836" w:type="dxa"/>
            <w:gridSpan w:val="4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Ритм линий, пятен, цвет, пропорции — средства выразительности</w:t>
            </w:r>
          </w:p>
        </w:tc>
        <w:tc>
          <w:tcPr>
            <w:tcW w:w="1252" w:type="dxa"/>
          </w:tcPr>
          <w:p w:rsidR="00BF7D09" w:rsidRPr="0062702B" w:rsidRDefault="00BF7D09" w:rsidP="00780F3E">
            <w:pPr>
              <w:jc w:val="center"/>
            </w:pPr>
            <w:r w:rsidRPr="0062702B">
              <w:t xml:space="preserve">открытие новых знаний 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Знать основы изобразительной грамотности и уметь применять приобретенные знания на практике.</w:t>
            </w:r>
          </w:p>
        </w:tc>
        <w:tc>
          <w:tcPr>
            <w:tcW w:w="1805" w:type="dxa"/>
          </w:tcPr>
          <w:p w:rsidR="00BF7D09" w:rsidRPr="0062702B" w:rsidRDefault="00BF7D09" w:rsidP="00403231">
            <w:r w:rsidRPr="0062702B">
              <w:t>Ознакомление с вариантами работ другими материалами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Знать виды и жанры художественной деятельности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Работать с разными материалами</w:t>
            </w:r>
          </w:p>
        </w:tc>
        <w:tc>
          <w:tcPr>
            <w:tcW w:w="1691" w:type="dxa"/>
          </w:tcPr>
          <w:p w:rsidR="00BF7D09" w:rsidRPr="0062702B" w:rsidRDefault="00BF7D09" w:rsidP="00780F3E">
            <w:pPr>
              <w:jc w:val="center"/>
            </w:pPr>
            <w:r w:rsidRPr="0062702B">
              <w:t>Сравнение и анализ работ, обсуждение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Подбор репродукций по теме урока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33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34</w:t>
            </w:r>
          </w:p>
        </w:tc>
        <w:tc>
          <w:tcPr>
            <w:tcW w:w="1836" w:type="dxa"/>
            <w:gridSpan w:val="4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 xml:space="preserve">Ритм линий, пятен, цвет, пропорции — средства выразительности </w:t>
            </w:r>
          </w:p>
        </w:tc>
        <w:tc>
          <w:tcPr>
            <w:tcW w:w="1252" w:type="dxa"/>
          </w:tcPr>
          <w:p w:rsidR="00BF7D09" w:rsidRPr="0062702B" w:rsidRDefault="00BF7D09" w:rsidP="00780F3E">
            <w:pPr>
              <w:jc w:val="center"/>
            </w:pPr>
            <w:r w:rsidRPr="0062702B">
              <w:t>закрепление знаний</w:t>
            </w:r>
          </w:p>
        </w:tc>
        <w:tc>
          <w:tcPr>
            <w:tcW w:w="1945" w:type="dxa"/>
          </w:tcPr>
          <w:p w:rsidR="00BF7D09" w:rsidRPr="0062702B" w:rsidRDefault="00BF7D09" w:rsidP="00403231">
            <w:r w:rsidRPr="0062702B">
              <w:t>Знать основы изобразительной грамотности и уметь применять приобретенные знания на практике.</w:t>
            </w:r>
          </w:p>
        </w:tc>
        <w:tc>
          <w:tcPr>
            <w:tcW w:w="1805" w:type="dxa"/>
          </w:tcPr>
          <w:p w:rsidR="00BF7D09" w:rsidRPr="0062702B" w:rsidRDefault="00BF7D09" w:rsidP="00780F3E">
            <w:pPr>
              <w:jc w:val="center"/>
              <w:rPr>
                <w:i/>
              </w:rPr>
            </w:pPr>
            <w:r w:rsidRPr="0062702B">
              <w:t>Уметь анализировать содержание, образный язык произведений портретного,  пейзажного жанров.</w:t>
            </w:r>
          </w:p>
        </w:tc>
        <w:tc>
          <w:tcPr>
            <w:tcW w:w="2321" w:type="dxa"/>
          </w:tcPr>
          <w:p w:rsidR="00BF7D09" w:rsidRPr="0062702B" w:rsidRDefault="00BF7D09" w:rsidP="00403231">
            <w:r w:rsidRPr="0062702B">
              <w:t>Знать виды и жанры художественной деятельности</w:t>
            </w:r>
          </w:p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  <w:r w:rsidRPr="0062702B">
              <w:t>Обсуждать творческие работы, оценивать собственную художественную деятельность</w:t>
            </w:r>
          </w:p>
        </w:tc>
        <w:tc>
          <w:tcPr>
            <w:tcW w:w="1691" w:type="dxa"/>
          </w:tcPr>
          <w:p w:rsidR="00BF7D09" w:rsidRPr="0062702B" w:rsidRDefault="00BF7D09" w:rsidP="00780F3E">
            <w:pPr>
              <w:jc w:val="center"/>
            </w:pPr>
            <w:r w:rsidRPr="0062702B">
              <w:t>Обобщить работу всего класса в течени</w:t>
            </w:r>
            <w:proofErr w:type="gramStart"/>
            <w:r w:rsidRPr="0062702B">
              <w:t>и</w:t>
            </w:r>
            <w:proofErr w:type="gramEnd"/>
            <w:r w:rsidRPr="0062702B">
              <w:t xml:space="preserve"> года</w:t>
            </w:r>
          </w:p>
        </w:tc>
        <w:tc>
          <w:tcPr>
            <w:tcW w:w="1269" w:type="dxa"/>
            <w:gridSpan w:val="2"/>
          </w:tcPr>
          <w:p w:rsidR="00BF7D09" w:rsidRPr="0062702B" w:rsidRDefault="00BF7D09" w:rsidP="00403231">
            <w:r w:rsidRPr="0062702B">
              <w:t>Совет: посетить выставку в городе, и других местах отдыха.</w:t>
            </w:r>
          </w:p>
        </w:tc>
        <w:tc>
          <w:tcPr>
            <w:tcW w:w="846" w:type="dxa"/>
            <w:gridSpan w:val="2"/>
          </w:tcPr>
          <w:p w:rsidR="00BF7D09" w:rsidRPr="0062702B" w:rsidRDefault="00BF7D09" w:rsidP="00780F3E">
            <w:pPr>
              <w:jc w:val="center"/>
            </w:pPr>
            <w:r>
              <w:t>34 н</w:t>
            </w: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  <w:tr w:rsidR="00BF7D09" w:rsidRPr="0062702B" w:rsidTr="00526049">
        <w:trPr>
          <w:gridAfter w:val="18"/>
          <w:wAfter w:w="15330" w:type="dxa"/>
        </w:trPr>
        <w:tc>
          <w:tcPr>
            <w:tcW w:w="566" w:type="dxa"/>
            <w:gridSpan w:val="2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836" w:type="dxa"/>
            <w:gridSpan w:val="4"/>
            <w:vAlign w:val="center"/>
          </w:tcPr>
          <w:p w:rsidR="00BF7D09" w:rsidRPr="0062702B" w:rsidRDefault="00BF7D09" w:rsidP="004E5B53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Всего 34</w:t>
            </w:r>
          </w:p>
        </w:tc>
        <w:tc>
          <w:tcPr>
            <w:tcW w:w="1252" w:type="dxa"/>
          </w:tcPr>
          <w:p w:rsidR="00BF7D09" w:rsidRPr="0062702B" w:rsidRDefault="00BF7D09" w:rsidP="00780F3E">
            <w:pPr>
              <w:jc w:val="center"/>
              <w:rPr>
                <w:b/>
              </w:rPr>
            </w:pPr>
            <w:r w:rsidRPr="0062702B">
              <w:rPr>
                <w:b/>
              </w:rPr>
              <w:t>34</w:t>
            </w:r>
          </w:p>
        </w:tc>
        <w:tc>
          <w:tcPr>
            <w:tcW w:w="1945" w:type="dxa"/>
          </w:tcPr>
          <w:p w:rsidR="00BF7D09" w:rsidRPr="0062702B" w:rsidRDefault="00BF7D09" w:rsidP="00403231"/>
        </w:tc>
        <w:tc>
          <w:tcPr>
            <w:tcW w:w="1805" w:type="dxa"/>
          </w:tcPr>
          <w:p w:rsidR="00BF7D09" w:rsidRPr="0062702B" w:rsidRDefault="00BF7D09" w:rsidP="00780F3E">
            <w:pPr>
              <w:jc w:val="center"/>
            </w:pPr>
          </w:p>
        </w:tc>
        <w:tc>
          <w:tcPr>
            <w:tcW w:w="2321" w:type="dxa"/>
          </w:tcPr>
          <w:p w:rsidR="00BF7D09" w:rsidRPr="0062702B" w:rsidRDefault="00BF7D09" w:rsidP="00403231"/>
        </w:tc>
        <w:tc>
          <w:tcPr>
            <w:tcW w:w="1972" w:type="dxa"/>
            <w:vAlign w:val="center"/>
          </w:tcPr>
          <w:p w:rsidR="00BF7D09" w:rsidRPr="0062702B" w:rsidRDefault="00BF7D09" w:rsidP="00780F3E">
            <w:pPr>
              <w:spacing w:before="100" w:beforeAutospacing="1" w:after="100" w:afterAutospacing="1"/>
            </w:pPr>
          </w:p>
        </w:tc>
        <w:tc>
          <w:tcPr>
            <w:tcW w:w="1691" w:type="dxa"/>
          </w:tcPr>
          <w:p w:rsidR="00BF7D09" w:rsidRPr="0062702B" w:rsidRDefault="00BF7D09" w:rsidP="00780F3E">
            <w:pPr>
              <w:jc w:val="center"/>
            </w:pPr>
          </w:p>
        </w:tc>
        <w:tc>
          <w:tcPr>
            <w:tcW w:w="1269" w:type="dxa"/>
            <w:gridSpan w:val="2"/>
          </w:tcPr>
          <w:p w:rsidR="00BF7D09" w:rsidRPr="0062702B" w:rsidRDefault="00BF7D09" w:rsidP="00403231"/>
        </w:tc>
        <w:tc>
          <w:tcPr>
            <w:tcW w:w="846" w:type="dxa"/>
            <w:gridSpan w:val="2"/>
          </w:tcPr>
          <w:p w:rsidR="00BF7D09" w:rsidRPr="0062702B" w:rsidRDefault="00BF7D09" w:rsidP="00780F3E">
            <w:pPr>
              <w:jc w:val="center"/>
            </w:pPr>
          </w:p>
        </w:tc>
        <w:tc>
          <w:tcPr>
            <w:tcW w:w="847" w:type="dxa"/>
          </w:tcPr>
          <w:p w:rsidR="00BF7D09" w:rsidRPr="0062702B" w:rsidRDefault="00BF7D09" w:rsidP="00780F3E">
            <w:pPr>
              <w:jc w:val="center"/>
            </w:pPr>
          </w:p>
        </w:tc>
      </w:tr>
    </w:tbl>
    <w:p w:rsidR="002E07AA" w:rsidRPr="0062702B" w:rsidRDefault="002E07AA" w:rsidP="002E07AA">
      <w:pPr>
        <w:spacing w:before="100" w:beforeAutospacing="1" w:afterAutospacing="1"/>
        <w:ind w:left="360"/>
        <w:jc w:val="center"/>
        <w:rPr>
          <w:b/>
        </w:rPr>
      </w:pPr>
      <w:r w:rsidRPr="0062702B">
        <w:rPr>
          <w:b/>
        </w:rPr>
        <w:t>Календарно-тематическое планирование  3 класс  (ФГОС)</w:t>
      </w:r>
      <w:r w:rsidR="00564358" w:rsidRPr="0062702B">
        <w:rPr>
          <w:b/>
        </w:rPr>
        <w:t xml:space="preserve"> </w:t>
      </w:r>
      <w:proofErr w:type="gramStart"/>
      <w:r w:rsidR="00564358" w:rsidRPr="0062702B">
        <w:rPr>
          <w:b/>
        </w:rPr>
        <w:t>ИЗО</w:t>
      </w:r>
      <w:proofErr w:type="gramEnd"/>
    </w:p>
    <w:tbl>
      <w:tblPr>
        <w:tblW w:w="316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550"/>
        <w:gridCol w:w="1269"/>
        <w:gridCol w:w="2322"/>
        <w:gridCol w:w="1342"/>
        <w:gridCol w:w="1410"/>
        <w:gridCol w:w="3240"/>
        <w:gridCol w:w="1691"/>
        <w:gridCol w:w="1269"/>
        <w:gridCol w:w="846"/>
        <w:gridCol w:w="847"/>
        <w:gridCol w:w="846"/>
        <w:gridCol w:w="846"/>
        <w:gridCol w:w="12"/>
        <w:gridCol w:w="834"/>
        <w:gridCol w:w="846"/>
        <w:gridCol w:w="24"/>
        <w:gridCol w:w="822"/>
        <w:gridCol w:w="846"/>
        <w:gridCol w:w="36"/>
        <w:gridCol w:w="810"/>
        <w:gridCol w:w="846"/>
        <w:gridCol w:w="48"/>
        <w:gridCol w:w="798"/>
        <w:gridCol w:w="905"/>
        <w:gridCol w:w="1702"/>
        <w:gridCol w:w="1702"/>
        <w:gridCol w:w="1702"/>
        <w:gridCol w:w="1702"/>
      </w:tblGrid>
      <w:tr w:rsidR="002E07AA" w:rsidRPr="0062702B" w:rsidTr="00BF7D09">
        <w:trPr>
          <w:gridAfter w:val="18"/>
          <w:wAfter w:w="15327" w:type="dxa"/>
        </w:trPr>
        <w:tc>
          <w:tcPr>
            <w:tcW w:w="567" w:type="dxa"/>
            <w:vMerge w:val="restart"/>
          </w:tcPr>
          <w:p w:rsidR="002E07AA" w:rsidRPr="0062702B" w:rsidRDefault="002E07AA" w:rsidP="002E07AA">
            <w:pPr>
              <w:jc w:val="center"/>
            </w:pPr>
            <w:r w:rsidRPr="0062702B">
              <w:t>№ ур-ка</w:t>
            </w:r>
          </w:p>
        </w:tc>
        <w:tc>
          <w:tcPr>
            <w:tcW w:w="1550" w:type="dxa"/>
            <w:vMerge w:val="restart"/>
          </w:tcPr>
          <w:p w:rsidR="002E07AA" w:rsidRPr="0062702B" w:rsidRDefault="002E07AA" w:rsidP="002E07AA">
            <w:pPr>
              <w:jc w:val="center"/>
            </w:pPr>
            <w:r w:rsidRPr="0062702B">
              <w:t>Тема урока</w:t>
            </w:r>
          </w:p>
        </w:tc>
        <w:tc>
          <w:tcPr>
            <w:tcW w:w="1269" w:type="dxa"/>
            <w:vMerge w:val="restart"/>
          </w:tcPr>
          <w:p w:rsidR="002E07AA" w:rsidRPr="0062702B" w:rsidRDefault="002E07AA" w:rsidP="002E07AA">
            <w:pPr>
              <w:jc w:val="center"/>
            </w:pPr>
            <w:r w:rsidRPr="0062702B">
              <w:t>Тип урока</w:t>
            </w:r>
          </w:p>
        </w:tc>
        <w:tc>
          <w:tcPr>
            <w:tcW w:w="5074" w:type="dxa"/>
            <w:gridSpan w:val="3"/>
          </w:tcPr>
          <w:p w:rsidR="002E07AA" w:rsidRPr="0062702B" w:rsidRDefault="002E07AA" w:rsidP="002E07AA">
            <w:pPr>
              <w:jc w:val="center"/>
            </w:pPr>
            <w:r w:rsidRPr="0062702B">
              <w:t>Планируемые результаты</w:t>
            </w:r>
          </w:p>
        </w:tc>
        <w:tc>
          <w:tcPr>
            <w:tcW w:w="3240" w:type="dxa"/>
            <w:vMerge w:val="restart"/>
          </w:tcPr>
          <w:p w:rsidR="002E07AA" w:rsidRPr="0062702B" w:rsidRDefault="002E07AA" w:rsidP="002E07AA">
            <w:pPr>
              <w:jc w:val="center"/>
            </w:pPr>
            <w:r w:rsidRPr="0062702B">
              <w:t>Виды деятельности ученика</w:t>
            </w:r>
          </w:p>
        </w:tc>
        <w:tc>
          <w:tcPr>
            <w:tcW w:w="1691" w:type="dxa"/>
            <w:vMerge w:val="restart"/>
          </w:tcPr>
          <w:p w:rsidR="002E07AA" w:rsidRPr="0062702B" w:rsidRDefault="002E07AA" w:rsidP="002E07AA">
            <w:pPr>
              <w:jc w:val="center"/>
            </w:pPr>
            <w:r w:rsidRPr="0062702B">
              <w:t>Вид контроля</w:t>
            </w:r>
          </w:p>
        </w:tc>
        <w:tc>
          <w:tcPr>
            <w:tcW w:w="1269" w:type="dxa"/>
            <w:vMerge w:val="restart"/>
          </w:tcPr>
          <w:p w:rsidR="002E07AA" w:rsidRPr="0062702B" w:rsidRDefault="002E07AA" w:rsidP="002E07AA">
            <w:pPr>
              <w:jc w:val="center"/>
            </w:pPr>
            <w:r w:rsidRPr="0062702B">
              <w:t>д/з</w:t>
            </w:r>
          </w:p>
        </w:tc>
        <w:tc>
          <w:tcPr>
            <w:tcW w:w="1693" w:type="dxa"/>
            <w:gridSpan w:val="2"/>
          </w:tcPr>
          <w:p w:rsidR="002E07AA" w:rsidRPr="0062702B" w:rsidRDefault="002E07AA" w:rsidP="002E07AA">
            <w:pPr>
              <w:jc w:val="center"/>
            </w:pPr>
            <w:r w:rsidRPr="0062702B">
              <w:t>Дата</w:t>
            </w:r>
          </w:p>
        </w:tc>
      </w:tr>
      <w:tr w:rsidR="002E07AA" w:rsidRPr="0062702B" w:rsidTr="00BF7D09">
        <w:trPr>
          <w:gridAfter w:val="18"/>
          <w:wAfter w:w="15327" w:type="dxa"/>
        </w:trPr>
        <w:tc>
          <w:tcPr>
            <w:tcW w:w="567" w:type="dxa"/>
            <w:vMerge/>
          </w:tcPr>
          <w:p w:rsidR="002E07AA" w:rsidRPr="0062702B" w:rsidRDefault="002E07AA" w:rsidP="002E07AA">
            <w:pPr>
              <w:jc w:val="center"/>
            </w:pPr>
          </w:p>
        </w:tc>
        <w:tc>
          <w:tcPr>
            <w:tcW w:w="1550" w:type="dxa"/>
            <w:vMerge/>
          </w:tcPr>
          <w:p w:rsidR="002E07AA" w:rsidRPr="0062702B" w:rsidRDefault="002E07AA" w:rsidP="002E07AA">
            <w:pPr>
              <w:jc w:val="center"/>
            </w:pPr>
          </w:p>
        </w:tc>
        <w:tc>
          <w:tcPr>
            <w:tcW w:w="1269" w:type="dxa"/>
            <w:vMerge/>
          </w:tcPr>
          <w:p w:rsidR="002E07AA" w:rsidRPr="0062702B" w:rsidRDefault="002E07AA" w:rsidP="002E07AA">
            <w:pPr>
              <w:jc w:val="center"/>
            </w:pPr>
          </w:p>
        </w:tc>
        <w:tc>
          <w:tcPr>
            <w:tcW w:w="2322" w:type="dxa"/>
          </w:tcPr>
          <w:p w:rsidR="002E07AA" w:rsidRPr="0062702B" w:rsidRDefault="002E07AA" w:rsidP="002E07AA">
            <w:pPr>
              <w:jc w:val="center"/>
            </w:pPr>
            <w:r w:rsidRPr="0062702B">
              <w:t xml:space="preserve">Предметные </w:t>
            </w:r>
          </w:p>
        </w:tc>
        <w:tc>
          <w:tcPr>
            <w:tcW w:w="1342" w:type="dxa"/>
          </w:tcPr>
          <w:p w:rsidR="002E07AA" w:rsidRPr="0062702B" w:rsidRDefault="002E07AA" w:rsidP="002E07AA">
            <w:pPr>
              <w:jc w:val="center"/>
            </w:pPr>
            <w:r w:rsidRPr="0062702B">
              <w:t xml:space="preserve">Метапредметные </w:t>
            </w:r>
          </w:p>
        </w:tc>
        <w:tc>
          <w:tcPr>
            <w:tcW w:w="1410" w:type="dxa"/>
          </w:tcPr>
          <w:p w:rsidR="002E07AA" w:rsidRPr="0062702B" w:rsidRDefault="002E07AA" w:rsidP="002E07AA">
            <w:pPr>
              <w:jc w:val="center"/>
            </w:pPr>
            <w:r w:rsidRPr="0062702B">
              <w:t xml:space="preserve">Личностные </w:t>
            </w:r>
          </w:p>
        </w:tc>
        <w:tc>
          <w:tcPr>
            <w:tcW w:w="3240" w:type="dxa"/>
            <w:vMerge/>
          </w:tcPr>
          <w:p w:rsidR="002E07AA" w:rsidRPr="0062702B" w:rsidRDefault="002E07AA" w:rsidP="002E07AA">
            <w:pPr>
              <w:jc w:val="center"/>
            </w:pPr>
          </w:p>
        </w:tc>
        <w:tc>
          <w:tcPr>
            <w:tcW w:w="1691" w:type="dxa"/>
            <w:vMerge/>
          </w:tcPr>
          <w:p w:rsidR="002E07AA" w:rsidRPr="0062702B" w:rsidRDefault="002E07AA" w:rsidP="002E07AA">
            <w:pPr>
              <w:jc w:val="center"/>
            </w:pPr>
          </w:p>
        </w:tc>
        <w:tc>
          <w:tcPr>
            <w:tcW w:w="1269" w:type="dxa"/>
            <w:vMerge/>
          </w:tcPr>
          <w:p w:rsidR="002E07AA" w:rsidRPr="0062702B" w:rsidRDefault="002E07AA" w:rsidP="002E07AA">
            <w:pPr>
              <w:jc w:val="center"/>
            </w:pPr>
          </w:p>
        </w:tc>
        <w:tc>
          <w:tcPr>
            <w:tcW w:w="846" w:type="dxa"/>
          </w:tcPr>
          <w:p w:rsidR="002E07AA" w:rsidRPr="0062702B" w:rsidRDefault="002E07AA" w:rsidP="002E07AA">
            <w:pPr>
              <w:jc w:val="center"/>
            </w:pPr>
            <w:r w:rsidRPr="0062702B">
              <w:t xml:space="preserve">План </w:t>
            </w:r>
          </w:p>
        </w:tc>
        <w:tc>
          <w:tcPr>
            <w:tcW w:w="847" w:type="dxa"/>
          </w:tcPr>
          <w:p w:rsidR="002E07AA" w:rsidRPr="0062702B" w:rsidRDefault="002E07AA" w:rsidP="002E07AA">
            <w:pPr>
              <w:jc w:val="center"/>
            </w:pPr>
            <w:r w:rsidRPr="0062702B">
              <w:t xml:space="preserve">Факт </w:t>
            </w:r>
          </w:p>
        </w:tc>
      </w:tr>
      <w:tr w:rsidR="002E07AA" w:rsidRPr="0062702B" w:rsidTr="00BF7D09">
        <w:trPr>
          <w:gridAfter w:val="18"/>
          <w:wAfter w:w="15327" w:type="dxa"/>
        </w:trPr>
        <w:tc>
          <w:tcPr>
            <w:tcW w:w="16353" w:type="dxa"/>
            <w:gridSpan w:val="11"/>
          </w:tcPr>
          <w:p w:rsidR="002E07AA" w:rsidRPr="0062702B" w:rsidRDefault="002E07AA" w:rsidP="002E07AA">
            <w:pPr>
              <w:jc w:val="center"/>
            </w:pPr>
            <w:r w:rsidRPr="0062702B">
              <w:t xml:space="preserve">1 четверть </w:t>
            </w:r>
            <w:r w:rsidRPr="0062702B">
              <w:rPr>
                <w:rFonts w:eastAsia="Calibri"/>
                <w:b/>
                <w:bCs/>
              </w:rPr>
              <w:t xml:space="preserve">«Искусство в твоем доме» </w:t>
            </w:r>
            <w:r w:rsidRPr="0062702B">
              <w:t>- 9 уроков</w:t>
            </w: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  <w:b/>
              </w:rPr>
            </w:pPr>
          </w:p>
          <w:p w:rsidR="00BF7D09" w:rsidRPr="0062702B" w:rsidRDefault="00BF7D09" w:rsidP="002E07AA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rFonts w:eastAsia="Calibri"/>
                <w:b/>
              </w:rPr>
              <w:t>1</w:t>
            </w:r>
          </w:p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>-</w:t>
            </w:r>
          </w:p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>2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CF4FAF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1. Твои  игрушки, создание формы. </w:t>
            </w:r>
          </w:p>
          <w:p w:rsidR="00BF7D09" w:rsidRPr="0062702B" w:rsidRDefault="00BF7D09" w:rsidP="00CF4FAF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2. Роспись игрушки.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Расширение представлений о культуре прошлого и настоящего, об обычаях и традициях своего народа. Развитие умения видеть  красоту предметов, вещей.</w:t>
            </w:r>
          </w:p>
        </w:tc>
        <w:tc>
          <w:tcPr>
            <w:tcW w:w="134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Ознакомление с видами искусства: искусства.</w:t>
            </w:r>
          </w:p>
        </w:tc>
        <w:tc>
          <w:tcPr>
            <w:tcW w:w="1410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Ознакомление с видами искусства: искусства.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Характеризовать и эстетически оценивать разные виды игрушек, материала, из которых они сделаны. Понимать и объяснять единство материала, формы и украшения. Создавать выразительную пластическую форму игрушки и украшать её.</w:t>
            </w:r>
          </w:p>
        </w:tc>
        <w:tc>
          <w:tcPr>
            <w:tcW w:w="1691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Сравнение и анализ работ обсуждение</w:t>
            </w:r>
          </w:p>
        </w:tc>
        <w:tc>
          <w:tcPr>
            <w:tcW w:w="1269" w:type="dxa"/>
          </w:tcPr>
          <w:p w:rsidR="00BF7D09" w:rsidRPr="0062702B" w:rsidRDefault="00BF7D09" w:rsidP="00403231">
            <w:pPr>
              <w:rPr>
                <w:rFonts w:eastAsia="Calibri"/>
                <w:bCs/>
              </w:rPr>
            </w:pPr>
            <w:r w:rsidRPr="0062702B">
              <w:rPr>
                <w:rFonts w:eastAsia="Calibri"/>
                <w:bCs/>
              </w:rPr>
              <w:t>Посмотреть дома игрушки их материал и украшение.</w:t>
            </w:r>
          </w:p>
        </w:tc>
        <w:tc>
          <w:tcPr>
            <w:tcW w:w="846" w:type="dxa"/>
          </w:tcPr>
          <w:p w:rsidR="00BF7D09" w:rsidRDefault="00BF7D09" w:rsidP="00BF7D09">
            <w:pPr>
              <w:jc w:val="center"/>
            </w:pPr>
            <w:r>
              <w:t xml:space="preserve">1 нед – </w:t>
            </w:r>
          </w:p>
          <w:p w:rsidR="00BF7D09" w:rsidRPr="00840809" w:rsidRDefault="00BF7D09" w:rsidP="00BF7D09">
            <w:pPr>
              <w:jc w:val="center"/>
            </w:pPr>
            <w:r>
              <w:t>2 нед</w:t>
            </w:r>
          </w:p>
        </w:tc>
        <w:tc>
          <w:tcPr>
            <w:tcW w:w="847" w:type="dxa"/>
          </w:tcPr>
          <w:p w:rsidR="00BF7D09" w:rsidRPr="0062702B" w:rsidRDefault="00BF7D09" w:rsidP="0040323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  <w:b/>
              </w:rPr>
            </w:pPr>
            <w:r w:rsidRPr="0062702B">
              <w:rPr>
                <w:rFonts w:eastAsia="Calibri"/>
              </w:rPr>
              <w:t xml:space="preserve"> </w:t>
            </w:r>
            <w:r w:rsidRPr="0062702B">
              <w:rPr>
                <w:rFonts w:eastAsia="Calibri"/>
                <w:b/>
              </w:rPr>
              <w:t>3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Посуда у тебя дома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Расширение представлений о культуре прошлого и настоящего, об обычаях и традициях своего народа. Развитие умения видеть  красоту предметов, вещей.</w:t>
            </w:r>
          </w:p>
        </w:tc>
        <w:tc>
          <w:tcPr>
            <w:tcW w:w="134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Ознакомление с видами искусства: искусства.</w:t>
            </w:r>
          </w:p>
        </w:tc>
        <w:tc>
          <w:tcPr>
            <w:tcW w:w="1410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Ознакомление с видами искусства: искусства.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Характеризовать связь между формой, декором посуды и её назначением. Уметь выделять конструктивный образ и характер декора в процессе создания посуды. Овладеть навыками  создания выразительной формы посуды в лепке.</w:t>
            </w:r>
          </w:p>
        </w:tc>
        <w:tc>
          <w:tcPr>
            <w:tcW w:w="1691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Сравнение и анализ работ обсуждение</w:t>
            </w:r>
          </w:p>
        </w:tc>
        <w:tc>
          <w:tcPr>
            <w:tcW w:w="1269" w:type="dxa"/>
          </w:tcPr>
          <w:p w:rsidR="00BF7D09" w:rsidRPr="0062702B" w:rsidRDefault="00BF7D09" w:rsidP="00403231">
            <w:pPr>
              <w:rPr>
                <w:rFonts w:eastAsia="Calibri"/>
                <w:bCs/>
              </w:rPr>
            </w:pPr>
            <w:r w:rsidRPr="0062702B">
              <w:rPr>
                <w:rFonts w:eastAsia="Calibri"/>
                <w:bCs/>
              </w:rPr>
              <w:t>Рассказ об образном решении домашней посуды.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3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>4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Мамин платок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2322" w:type="dxa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Привитие любви к произведениям искусства.</w:t>
            </w:r>
          </w:p>
        </w:tc>
        <w:tc>
          <w:tcPr>
            <w:tcW w:w="134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Ознакомление с видами искусства: искусства</w:t>
            </w:r>
          </w:p>
        </w:tc>
        <w:tc>
          <w:tcPr>
            <w:tcW w:w="1410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Ознакомление с видами искусства: искусства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Наблюдение за конструктивными особенностями орнаментов и их связью с природой. Воспринимать и эстетически оценивать разнообразие вариантов росписи ткани на примере платка. Умение составить простейший орнамент при выполнении эскиза платка.</w:t>
            </w:r>
          </w:p>
        </w:tc>
        <w:tc>
          <w:tcPr>
            <w:tcW w:w="1691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Сравнение и анализ работ обсуждение</w:t>
            </w:r>
          </w:p>
        </w:tc>
        <w:tc>
          <w:tcPr>
            <w:tcW w:w="1269" w:type="dxa"/>
          </w:tcPr>
          <w:p w:rsidR="00BF7D09" w:rsidRPr="0062702B" w:rsidRDefault="00BF7D09" w:rsidP="00403231">
            <w:pPr>
              <w:rPr>
                <w:rFonts w:eastAsia="Calibri"/>
                <w:bCs/>
              </w:rPr>
            </w:pPr>
            <w:r w:rsidRPr="0062702B">
              <w:rPr>
                <w:rFonts w:eastAsia="Calibri"/>
                <w:bCs/>
              </w:rPr>
              <w:t>Посмотреть, что ещё дома расписано художником.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4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>5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Обои и шторы в твоем доме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Привитие любви к произведениям искусства.</w:t>
            </w:r>
          </w:p>
        </w:tc>
        <w:tc>
          <w:tcPr>
            <w:tcW w:w="134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Освоение основ декоративно-прикладного искусства.</w:t>
            </w:r>
          </w:p>
        </w:tc>
        <w:tc>
          <w:tcPr>
            <w:tcW w:w="1410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Освоение основ декоративно-прикладного искусства.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Понимать роль цвета и декора в создании образа комнаты. Обрести опыт творчества и художественно-практические навыки в создании эскиза обоев или штор для определенной комнаты.</w:t>
            </w:r>
          </w:p>
        </w:tc>
        <w:tc>
          <w:tcPr>
            <w:tcW w:w="1691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Обсуждение художественной деятельности</w:t>
            </w:r>
          </w:p>
        </w:tc>
        <w:tc>
          <w:tcPr>
            <w:tcW w:w="1269" w:type="dxa"/>
          </w:tcPr>
          <w:p w:rsidR="00BF7D09" w:rsidRPr="0062702B" w:rsidRDefault="00BF7D09" w:rsidP="00403231">
            <w:pPr>
              <w:rPr>
                <w:rFonts w:eastAsia="Calibri"/>
                <w:bCs/>
              </w:rPr>
            </w:pPr>
            <w:r w:rsidRPr="0062702B">
              <w:rPr>
                <w:rFonts w:eastAsia="Calibri"/>
                <w:bCs/>
              </w:rPr>
              <w:t>Посмотр рисунок обоев и штор дома,  сочетание настрое-е</w:t>
            </w:r>
            <w:proofErr w:type="gramStart"/>
            <w:r w:rsidRPr="0062702B">
              <w:rPr>
                <w:rFonts w:eastAsia="Calibri"/>
                <w:bCs/>
              </w:rPr>
              <w:t>.</w:t>
            </w:r>
            <w:proofErr w:type="gramEnd"/>
            <w:r w:rsidRPr="0062702B">
              <w:rPr>
                <w:rFonts w:eastAsia="Calibri"/>
                <w:bCs/>
              </w:rPr>
              <w:t xml:space="preserve"> </w:t>
            </w:r>
            <w:proofErr w:type="gramStart"/>
            <w:r w:rsidRPr="0062702B">
              <w:rPr>
                <w:rFonts w:eastAsia="Calibri"/>
                <w:bCs/>
              </w:rPr>
              <w:t>п</w:t>
            </w:r>
            <w:proofErr w:type="gramEnd"/>
            <w:r w:rsidRPr="0062702B">
              <w:rPr>
                <w:rFonts w:eastAsia="Calibri"/>
                <w:bCs/>
              </w:rPr>
              <w:t>ринести в класс любимые книжки.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5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>6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Твои книжки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Привитие аккуратности и терпеливому выполнению сложной работы.</w:t>
            </w:r>
          </w:p>
        </w:tc>
        <w:tc>
          <w:tcPr>
            <w:tcW w:w="134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Умение отличать и выполнять тональные соотношения цвета.</w:t>
            </w:r>
          </w:p>
        </w:tc>
        <w:tc>
          <w:tcPr>
            <w:tcW w:w="1410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Умение отличать и выполнять тональные соотношения цвета.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Понимать роль художника и Братьев  – Мастеров  в создании книги. Уметь отличать назначение книг, оформлять обложку иллюстрации</w:t>
            </w:r>
          </w:p>
        </w:tc>
        <w:tc>
          <w:tcPr>
            <w:tcW w:w="1691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Сравнение и выбор лучших работ</w:t>
            </w:r>
          </w:p>
        </w:tc>
        <w:tc>
          <w:tcPr>
            <w:tcW w:w="1269" w:type="dxa"/>
          </w:tcPr>
          <w:p w:rsidR="00BF7D09" w:rsidRPr="0062702B" w:rsidRDefault="00BF7D09" w:rsidP="00403231">
            <w:pPr>
              <w:rPr>
                <w:rFonts w:eastAsia="Calibri"/>
                <w:bCs/>
              </w:rPr>
            </w:pPr>
            <w:r w:rsidRPr="0062702B">
              <w:rPr>
                <w:rFonts w:eastAsia="Calibri"/>
                <w:bCs/>
              </w:rPr>
              <w:t xml:space="preserve">Подобрать дома книги </w:t>
            </w:r>
            <w:proofErr w:type="gramStart"/>
            <w:r w:rsidRPr="0062702B">
              <w:rPr>
                <w:rFonts w:eastAsia="Calibri"/>
                <w:bCs/>
              </w:rPr>
              <w:t>с</w:t>
            </w:r>
            <w:proofErr w:type="gramEnd"/>
            <w:r w:rsidRPr="0062702B">
              <w:rPr>
                <w:rFonts w:eastAsia="Calibri"/>
                <w:bCs/>
              </w:rPr>
              <w:t xml:space="preserve"> обложкам с разным настроене 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6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>7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>Практическая работа</w:t>
            </w:r>
          </w:p>
          <w:p w:rsidR="00BF7D09" w:rsidRPr="0062702B" w:rsidRDefault="00BF7D09" w:rsidP="004B0394">
            <w:pPr>
              <w:rPr>
                <w:rFonts w:eastAsia="Calibri"/>
              </w:rPr>
            </w:pPr>
            <w:r w:rsidRPr="0062702B">
              <w:rPr>
                <w:rFonts w:eastAsia="Calibri"/>
                <w:b/>
              </w:rPr>
              <w:t>№1 за 1 четверть «</w:t>
            </w:r>
            <w:r w:rsidRPr="0062702B">
              <w:rPr>
                <w:rFonts w:eastAsia="Calibri"/>
              </w:rPr>
              <w:t xml:space="preserve">Иллюстрация книги» 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Закрепление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Привитие аккуратности и терпеливому выполнению сложной работы.</w:t>
            </w:r>
          </w:p>
        </w:tc>
        <w:tc>
          <w:tcPr>
            <w:tcW w:w="134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Умение отличать и выполнять тональные соотношения цвета.</w:t>
            </w:r>
          </w:p>
        </w:tc>
        <w:tc>
          <w:tcPr>
            <w:tcW w:w="1410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Умение отличать и выполнять тональные соотношения цвета.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Уметь отличать назначение книг, оформлять обложку иллюстрации</w:t>
            </w:r>
          </w:p>
        </w:tc>
        <w:tc>
          <w:tcPr>
            <w:tcW w:w="1691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Сравнение и выбор лучших работ</w:t>
            </w:r>
          </w:p>
        </w:tc>
        <w:tc>
          <w:tcPr>
            <w:tcW w:w="1269" w:type="dxa"/>
          </w:tcPr>
          <w:p w:rsidR="00BF7D09" w:rsidRPr="0062702B" w:rsidRDefault="00BF7D09" w:rsidP="00403231">
            <w:pPr>
              <w:rPr>
                <w:rFonts w:eastAsia="Calibri"/>
                <w:bCs/>
              </w:rPr>
            </w:pPr>
            <w:r w:rsidRPr="0062702B">
              <w:rPr>
                <w:rFonts w:eastAsia="Calibri"/>
                <w:bCs/>
              </w:rPr>
              <w:t>Подобрать дома книги с  иллюстрациями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7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>8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E5B53">
            <w:pPr>
              <w:rPr>
                <w:rFonts w:eastAsia="Calibri"/>
              </w:rPr>
            </w:pPr>
            <w:r w:rsidRPr="0062702B">
              <w:rPr>
                <w:rFonts w:eastAsia="Calibri"/>
                <w:b/>
              </w:rPr>
              <w:t xml:space="preserve"> </w:t>
            </w:r>
            <w:r w:rsidRPr="0062702B">
              <w:rPr>
                <w:rFonts w:eastAsia="Calibri"/>
              </w:rPr>
              <w:t>Поздравительная открытка</w:t>
            </w:r>
          </w:p>
          <w:p w:rsidR="00BF7D09" w:rsidRPr="0062702B" w:rsidRDefault="00BF7D09" w:rsidP="00CF4FAF">
            <w:pPr>
              <w:spacing w:before="100" w:beforeAutospacing="1" w:after="100" w:afterAutospacing="1"/>
              <w:rPr>
                <w:rFonts w:eastAsia="Calibri"/>
              </w:rPr>
            </w:pP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знаний;</w:t>
            </w:r>
          </w:p>
          <w:p w:rsidR="00BF7D09" w:rsidRPr="0062702B" w:rsidRDefault="00BF7D09" w:rsidP="00403231"/>
        </w:tc>
        <w:tc>
          <w:tcPr>
            <w:tcW w:w="232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Уметь выполнять цветовые растяжки, плавные переходы от одного цвета к другому.</w:t>
            </w:r>
          </w:p>
        </w:tc>
        <w:tc>
          <w:tcPr>
            <w:tcW w:w="134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Знать основы языка изобразительного  искусства </w:t>
            </w:r>
          </w:p>
        </w:tc>
        <w:tc>
          <w:tcPr>
            <w:tcW w:w="1410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Знать основы языка изобразительного  искусства 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Понимать роль художника и Братьев – Мастеров  в создании форм открыток изображений на них.</w:t>
            </w:r>
          </w:p>
        </w:tc>
        <w:tc>
          <w:tcPr>
            <w:tcW w:w="1691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Просмотр и обсуждение выполненных работ</w:t>
            </w:r>
          </w:p>
        </w:tc>
        <w:tc>
          <w:tcPr>
            <w:tcW w:w="1269" w:type="dxa"/>
          </w:tcPr>
          <w:p w:rsidR="00BF7D09" w:rsidRPr="0062702B" w:rsidRDefault="00BF7D09" w:rsidP="00403231">
            <w:pPr>
              <w:rPr>
                <w:rFonts w:eastAsia="Calibri"/>
                <w:bCs/>
              </w:rPr>
            </w:pPr>
            <w:r w:rsidRPr="0062702B">
              <w:rPr>
                <w:rFonts w:eastAsia="Calibri"/>
                <w:bCs/>
              </w:rPr>
              <w:t>Найти иллюстрации в графической технике.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8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>9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Декоративная закладка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знаний;</w:t>
            </w:r>
          </w:p>
          <w:p w:rsidR="00BF7D09" w:rsidRPr="0062702B" w:rsidRDefault="00BF7D09" w:rsidP="00403231"/>
        </w:tc>
        <w:tc>
          <w:tcPr>
            <w:tcW w:w="2322" w:type="dxa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Учиться передавать эмоциональное состояние средствами живописи </w:t>
            </w:r>
          </w:p>
        </w:tc>
        <w:tc>
          <w:tcPr>
            <w:tcW w:w="1342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Сравнивать художественные варианты и высказывать мнение.</w:t>
            </w:r>
          </w:p>
        </w:tc>
        <w:tc>
          <w:tcPr>
            <w:tcW w:w="1410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Сравнивать художественные варианты и высказывать мнение.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>Понимать роль художника и Братьев – Мастеров  в создании форм изображений на них.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Понятие «гармония цвета» механич смешивание цветов. </w:t>
            </w:r>
          </w:p>
        </w:tc>
        <w:tc>
          <w:tcPr>
            <w:tcW w:w="1269" w:type="dxa"/>
          </w:tcPr>
          <w:p w:rsidR="00BF7D09" w:rsidRPr="0062702B" w:rsidRDefault="00BF7D09" w:rsidP="00403231">
            <w:pPr>
              <w:rPr>
                <w:rFonts w:eastAsia="Calibri"/>
              </w:rPr>
            </w:pPr>
            <w:r w:rsidRPr="0062702B">
              <w:rPr>
                <w:rFonts w:eastAsia="Calibri"/>
                <w:bCs/>
              </w:rPr>
              <w:t>Найти иллюстрации в графической технике.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9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BF7D09" w:rsidRPr="0062702B" w:rsidTr="00BF7D09">
        <w:tc>
          <w:tcPr>
            <w:tcW w:w="16353" w:type="dxa"/>
            <w:gridSpan w:val="11"/>
          </w:tcPr>
          <w:p w:rsidR="00BF7D09" w:rsidRPr="0062702B" w:rsidRDefault="00BF7D09" w:rsidP="002E07AA">
            <w:pPr>
              <w:jc w:val="center"/>
            </w:pPr>
            <w:r w:rsidRPr="0062702B">
              <w:rPr>
                <w:b/>
                <w:bCs/>
              </w:rPr>
              <w:t xml:space="preserve">2 четверть </w:t>
            </w:r>
            <w:r w:rsidRPr="0062702B">
              <w:rPr>
                <w:rFonts w:eastAsia="Calibri"/>
                <w:b/>
                <w:bCs/>
              </w:rPr>
              <w:t>«Искусство на улицах твоего города»</w:t>
            </w:r>
            <w:r w:rsidRPr="0062702B">
              <w:rPr>
                <w:b/>
                <w:bCs/>
              </w:rPr>
              <w:t xml:space="preserve"> -7 уроков</w:t>
            </w:r>
          </w:p>
        </w:tc>
        <w:tc>
          <w:tcPr>
            <w:tcW w:w="1704" w:type="dxa"/>
            <w:gridSpan w:val="3"/>
          </w:tcPr>
          <w:p w:rsidR="00BF7D09" w:rsidRPr="0062702B" w:rsidRDefault="00BF7D09"/>
        </w:tc>
        <w:tc>
          <w:tcPr>
            <w:tcW w:w="1704" w:type="dxa"/>
            <w:gridSpan w:val="3"/>
          </w:tcPr>
          <w:p w:rsidR="00BF7D09" w:rsidRPr="0062702B" w:rsidRDefault="00BF7D09"/>
        </w:tc>
        <w:tc>
          <w:tcPr>
            <w:tcW w:w="1704" w:type="dxa"/>
            <w:gridSpan w:val="3"/>
          </w:tcPr>
          <w:p w:rsidR="00BF7D09" w:rsidRPr="0062702B" w:rsidRDefault="00BF7D09"/>
        </w:tc>
        <w:tc>
          <w:tcPr>
            <w:tcW w:w="1704" w:type="dxa"/>
            <w:gridSpan w:val="3"/>
          </w:tcPr>
          <w:p w:rsidR="00BF7D09" w:rsidRPr="0062702B" w:rsidRDefault="00BF7D09"/>
        </w:tc>
        <w:tc>
          <w:tcPr>
            <w:tcW w:w="1703" w:type="dxa"/>
            <w:gridSpan w:val="2"/>
          </w:tcPr>
          <w:p w:rsidR="00BF7D09" w:rsidRPr="0062702B" w:rsidRDefault="00BF7D09"/>
        </w:tc>
        <w:tc>
          <w:tcPr>
            <w:tcW w:w="1702" w:type="dxa"/>
          </w:tcPr>
          <w:p w:rsidR="00BF7D09" w:rsidRPr="0062702B" w:rsidRDefault="00BF7D09"/>
        </w:tc>
        <w:tc>
          <w:tcPr>
            <w:tcW w:w="1702" w:type="dxa"/>
          </w:tcPr>
          <w:p w:rsidR="00BF7D09" w:rsidRPr="0062702B" w:rsidRDefault="00BF7D09"/>
        </w:tc>
        <w:tc>
          <w:tcPr>
            <w:tcW w:w="1702" w:type="dxa"/>
          </w:tcPr>
          <w:p w:rsidR="00BF7D09" w:rsidRPr="0062702B" w:rsidRDefault="00BF7D09"/>
        </w:tc>
        <w:tc>
          <w:tcPr>
            <w:tcW w:w="1702" w:type="dxa"/>
          </w:tcPr>
          <w:p w:rsidR="00BF7D09" w:rsidRPr="0062702B" w:rsidRDefault="00BF7D09" w:rsidP="00876B18">
            <w:pPr>
              <w:ind w:left="-24" w:firstLine="24"/>
              <w:jc w:val="center"/>
            </w:pPr>
            <w:r w:rsidRPr="0062702B">
              <w:t xml:space="preserve">2 четверть </w:t>
            </w:r>
            <w:r w:rsidRPr="0062702B">
              <w:rPr>
                <w:b/>
              </w:rPr>
              <w:t>  «Ты украшаешь»  </w:t>
            </w:r>
            <w:r w:rsidRPr="0062702B">
              <w:t>– 7 уроков</w:t>
            </w: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</w:tcPr>
          <w:p w:rsidR="00BF7D09" w:rsidRPr="0062702B" w:rsidRDefault="00BF7D09" w:rsidP="00403231">
            <w:pPr>
              <w:rPr>
                <w:b/>
              </w:rPr>
            </w:pPr>
            <w:r w:rsidRPr="0062702B">
              <w:rPr>
                <w:b/>
              </w:rPr>
              <w:t>10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>Что сделал художник в нашем доме (обобщение темы)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2322" w:type="dxa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 xml:space="preserve">Учиться передавать эмоциональное состояние средствами живописи 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Сравнивать художественные варианты и высказывать мнение.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Создание проблем творческого характера.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Участвовать в творческой обучающей игре, в роли зрителей, художников, экскурсоводов.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Опрос, просмотр и анализ работ.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 xml:space="preserve"> На каникулах пойти в музей 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10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11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>Памятники архитектуры – наследие веков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2322" w:type="dxa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Уметь использовать выразительные возможности  материала в самостоятельной работе.</w:t>
            </w:r>
          </w:p>
          <w:p w:rsidR="00BF7D09" w:rsidRPr="0062702B" w:rsidRDefault="00BF7D09" w:rsidP="00403231"/>
        </w:tc>
        <w:tc>
          <w:tcPr>
            <w:tcW w:w="1342" w:type="dxa"/>
          </w:tcPr>
          <w:p w:rsidR="00BF7D09" w:rsidRPr="0062702B" w:rsidRDefault="00BF7D09" w:rsidP="00403231">
            <w:r w:rsidRPr="0062702B">
              <w:t>Связь объема с окружающим  пространством и окружением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Знать понятия, выразительные средства и возможности архитектуры.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Учиться видеть архитектурный образ, образ городской среды. Знание  основных памятников города, места их нахождения. Воспринимать и оценивать эстетические достоинства старинных и современных построек родного города.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Опрос, просмотр и анализ работ.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примеры архитектуры и рассказать о них.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11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12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Архитектура. Историческое понимание красоты.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2322" w:type="dxa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Уметь использовать выразительные возможности  материала в самостоятельной работе.</w:t>
            </w:r>
          </w:p>
          <w:p w:rsidR="00BF7D09" w:rsidRPr="0062702B" w:rsidRDefault="00BF7D09" w:rsidP="00403231"/>
        </w:tc>
        <w:tc>
          <w:tcPr>
            <w:tcW w:w="1342" w:type="dxa"/>
          </w:tcPr>
          <w:p w:rsidR="00BF7D09" w:rsidRPr="0062702B" w:rsidRDefault="00BF7D09" w:rsidP="00403231">
            <w:r w:rsidRPr="0062702B">
              <w:t>Связь объема с окружающим  пространством и окружением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Знать понятия, выразительные средства и возможности архитектуры.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Учиться видеть архитектурный образ, образ городской среды. Знание  основных памятников города, места их нахождения. Воспринимать и оценивать эстетические достоинства старинных и современных построек родного города.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Опрос, просмотр и анализ работ.</w:t>
            </w:r>
          </w:p>
        </w:tc>
        <w:tc>
          <w:tcPr>
            <w:tcW w:w="1269" w:type="dxa"/>
          </w:tcPr>
          <w:p w:rsidR="00BF7D09" w:rsidRPr="0062702B" w:rsidRDefault="00BF7D09" w:rsidP="00403231">
            <w:pPr>
              <w:rPr>
                <w:bCs/>
              </w:rPr>
            </w:pPr>
            <w:r w:rsidRPr="0062702B">
              <w:rPr>
                <w:bCs/>
              </w:rPr>
              <w:t>Посмотреть примеры архитектуры и рассказать о них.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12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</w:tcPr>
          <w:p w:rsidR="00BF7D09" w:rsidRPr="0062702B" w:rsidRDefault="00BF7D09" w:rsidP="00403231">
            <w:pPr>
              <w:rPr>
                <w:b/>
              </w:rPr>
            </w:pPr>
            <w:r w:rsidRPr="0062702B">
              <w:rPr>
                <w:b/>
              </w:rPr>
              <w:t>13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>Парки, скверы, бульвары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 xml:space="preserve">Творческое обсуждение выполненных работ, работать, используя выразительные возможности 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Примеры парков, скверов и бульваров нашего города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Уметь активно воспринимать и понимать жанр натюрморта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Сравнивать и анализировать парки, скверы и бульвары с точки зрения их разного назначения и устроения.  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Особенности пластической формы выполнить  разумно видно все предметы, оценить это умение.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общий облик парков и скверов</w:t>
            </w:r>
            <w:r w:rsidRPr="0062702B">
              <w:rPr>
                <w:b/>
                <w:bCs/>
              </w:rPr>
              <w:t>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13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14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rPr>
                <w:b/>
                <w:bCs/>
              </w:rPr>
              <w:t>Практическая работа №2 за 2 четверть</w:t>
            </w:r>
            <w:r w:rsidRPr="0062702B">
              <w:t xml:space="preserve"> «Ажурные ограды»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Закрепление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Привитие любви к произведениям искусства.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Формирование представлений о форме и эстетике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Понимать значение изобразительного искусства в жизни человека и общества.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Воспринимать, сравнивать, давать эстетическую оценку чугунным оградам в Санкт-Петербурге, Москве, Саратове. Различать деятельность Братьев-Мастеров при создании ажурных оград. Фантазировать, создавать проект ажурной решетки.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Оценить творчество рассказа об окружающем мире и умение передать это в рисунке.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интересные ажурные ограды и ворота и балконы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14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15</w:t>
            </w:r>
          </w:p>
          <w:p w:rsidR="00BF7D09" w:rsidRPr="0062702B" w:rsidRDefault="00BF7D09" w:rsidP="00403231"/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>Фонари на улицах и в парках</w:t>
            </w:r>
            <w:r w:rsidRPr="0062702B">
              <w:rPr>
                <w:b/>
                <w:bCs/>
              </w:rPr>
              <w:t xml:space="preserve"> 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Привитие любви к произведениям искусства.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Формирование представлений о ритме  и форме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Понимать значение изобразительного искусства в жизни человека и общества.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Воспринимать, сравнивать, анализировать, давать эстетическую оценку старинным  в Санкт-Петербурге, Москве, Саратове. Отмечать особенности формы и украшений.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Оценить творчество рассказа об окружающем мире и умение передать это в рисунке.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 xml:space="preserve">  </w:t>
            </w:r>
            <w:r w:rsidRPr="0062702B">
              <w:rPr>
                <w:bCs/>
              </w:rPr>
              <w:t>Посмотреть новые формы фонарей на улицах и в парках.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15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b/>
              </w:rPr>
            </w:pPr>
          </w:p>
          <w:p w:rsidR="00BF7D09" w:rsidRPr="0062702B" w:rsidRDefault="00BF7D09" w:rsidP="002E07AA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16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>Витрины магазинов</w:t>
            </w:r>
            <w:r w:rsidRPr="0062702B">
              <w:rPr>
                <w:b/>
                <w:bCs/>
              </w:rPr>
              <w:t xml:space="preserve"> 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закрепление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Научиться выполнять геометрические тела, которые составляют основу всего многообразия форм.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Конструкция сложной формы. Правила изображения и средства выразительности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Иметь представление  о многообразии и выразительности форм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Понимать работу художника и Братьев-Мастеров по созданию витрины как украшения улицы города и своеобразной рекламы товара. Знание оформления витрин по назначению и уровню культуры города.    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Вырезание из бумаги геометрических форм и оценивание их.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интересные и удачные витрины на улицах.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16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c>
          <w:tcPr>
            <w:tcW w:w="16353" w:type="dxa"/>
            <w:gridSpan w:val="11"/>
          </w:tcPr>
          <w:p w:rsidR="00BF7D09" w:rsidRPr="0062702B" w:rsidRDefault="00BF7D09" w:rsidP="002E07AA">
            <w:pPr>
              <w:jc w:val="center"/>
            </w:pPr>
            <w:r w:rsidRPr="0062702B">
              <w:rPr>
                <w:b/>
                <w:bCs/>
                <w:kern w:val="36"/>
              </w:rPr>
              <w:t>3 четверть «Художник и зрелище» - 10 уроков</w:t>
            </w:r>
          </w:p>
        </w:tc>
        <w:tc>
          <w:tcPr>
            <w:tcW w:w="1704" w:type="dxa"/>
            <w:gridSpan w:val="3"/>
          </w:tcPr>
          <w:p w:rsidR="00BF7D09" w:rsidRPr="0062702B" w:rsidRDefault="00BF7D09"/>
        </w:tc>
        <w:tc>
          <w:tcPr>
            <w:tcW w:w="1704" w:type="dxa"/>
            <w:gridSpan w:val="3"/>
          </w:tcPr>
          <w:p w:rsidR="00BF7D09" w:rsidRPr="0062702B" w:rsidRDefault="00BF7D09"/>
        </w:tc>
        <w:tc>
          <w:tcPr>
            <w:tcW w:w="1704" w:type="dxa"/>
            <w:gridSpan w:val="3"/>
          </w:tcPr>
          <w:p w:rsidR="00BF7D09" w:rsidRPr="0062702B" w:rsidRDefault="00BF7D09"/>
        </w:tc>
        <w:tc>
          <w:tcPr>
            <w:tcW w:w="1704" w:type="dxa"/>
            <w:gridSpan w:val="3"/>
          </w:tcPr>
          <w:p w:rsidR="00BF7D09" w:rsidRPr="0062702B" w:rsidRDefault="00BF7D09"/>
        </w:tc>
        <w:tc>
          <w:tcPr>
            <w:tcW w:w="1703" w:type="dxa"/>
            <w:gridSpan w:val="2"/>
          </w:tcPr>
          <w:p w:rsidR="00BF7D09" w:rsidRPr="0062702B" w:rsidRDefault="00BF7D09"/>
        </w:tc>
        <w:tc>
          <w:tcPr>
            <w:tcW w:w="1702" w:type="dxa"/>
          </w:tcPr>
          <w:p w:rsidR="00BF7D09" w:rsidRPr="0062702B" w:rsidRDefault="00BF7D09"/>
        </w:tc>
        <w:tc>
          <w:tcPr>
            <w:tcW w:w="1702" w:type="dxa"/>
          </w:tcPr>
          <w:p w:rsidR="00BF7D09" w:rsidRPr="0062702B" w:rsidRDefault="00BF7D09"/>
        </w:tc>
        <w:tc>
          <w:tcPr>
            <w:tcW w:w="1702" w:type="dxa"/>
          </w:tcPr>
          <w:p w:rsidR="00BF7D09" w:rsidRPr="0062702B" w:rsidRDefault="00BF7D09"/>
        </w:tc>
        <w:tc>
          <w:tcPr>
            <w:tcW w:w="1702" w:type="dxa"/>
          </w:tcPr>
          <w:p w:rsidR="00BF7D09" w:rsidRPr="0062702B" w:rsidRDefault="00BF7D09" w:rsidP="00876B18">
            <w:pPr>
              <w:ind w:left="-24" w:firstLine="24"/>
              <w:jc w:val="center"/>
            </w:pPr>
            <w:r w:rsidRPr="0062702B">
              <w:t xml:space="preserve">3 четверть  </w:t>
            </w:r>
            <w:r w:rsidRPr="0062702B">
              <w:rPr>
                <w:b/>
              </w:rPr>
              <w:t xml:space="preserve">«Ты строишь»   </w:t>
            </w:r>
            <w:r w:rsidRPr="0062702B">
              <w:t>– 9 уроков</w:t>
            </w: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17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>Транспорт в городе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Перспектива, как способ изображения на плоскости предметов  в пространстве.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Творческое обсуждение выполненных работ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Знать правила объемного изображ. геометрических тел основы композиц. на плоскости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Уметь видеть образ в облике машины, характеризовать, сравнивать, обсуждать разные формы автомобилей и их украшения.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Просмотр и анализ работ.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Присмотреться к разным видам транспорта.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17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18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>Что сделал художник на улицах моего города</w:t>
            </w:r>
          </w:p>
        </w:tc>
        <w:tc>
          <w:tcPr>
            <w:tcW w:w="1269" w:type="dxa"/>
          </w:tcPr>
          <w:p w:rsidR="00BF7D09" w:rsidRPr="0062702B" w:rsidRDefault="00BF7D09" w:rsidP="00403231"/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 xml:space="preserve">Уметь видеть  и использовать в качестве средства выражения характер освещения 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 xml:space="preserve">Знать основы изобразительной грамоты 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 xml:space="preserve">Знать </w:t>
            </w:r>
            <w:proofErr w:type="gramStart"/>
            <w:r w:rsidRPr="0062702B">
              <w:t>выдающихся</w:t>
            </w:r>
            <w:proofErr w:type="gramEnd"/>
            <w:r w:rsidRPr="0062702B">
              <w:t xml:space="preserve"> художнико </w:t>
            </w:r>
          </w:p>
          <w:p w:rsidR="00BF7D09" w:rsidRPr="0062702B" w:rsidRDefault="00BF7D09" w:rsidP="00403231"/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.Осознавать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экскурсовода.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Самоанализ работ учащихся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Найти репродукции картин с архитектурой. На каникулах пойти в театр, цирк, кино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18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19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>Художник в цирке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комбинированный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Уметь  передавать настроение с помощью форм и цветов красок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Цветовая организация цирка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Знать выразительные возможности цвета.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 xml:space="preserve">Понимать и объяснять важную роль художника в цирке. Учиться изображать </w:t>
            </w:r>
            <w:proofErr w:type="gramStart"/>
            <w:r w:rsidRPr="0062702B">
              <w:t>яркое</w:t>
            </w:r>
            <w:proofErr w:type="gramEnd"/>
            <w:r w:rsidRPr="0062702B">
              <w:t>, веселое подвижное.</w:t>
            </w:r>
          </w:p>
        </w:tc>
        <w:tc>
          <w:tcPr>
            <w:tcW w:w="1691" w:type="dxa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результат собствен</w:t>
            </w:r>
            <w:proofErr w:type="gramStart"/>
            <w:r w:rsidRPr="0062702B">
              <w:t>.</w:t>
            </w:r>
            <w:proofErr w:type="gramEnd"/>
            <w:r w:rsidRPr="0062702B">
              <w:t xml:space="preserve"> </w:t>
            </w:r>
            <w:proofErr w:type="gramStart"/>
            <w:r w:rsidRPr="0062702B">
              <w:t>х</w:t>
            </w:r>
            <w:proofErr w:type="gramEnd"/>
            <w:r w:rsidRPr="0062702B">
              <w:t>удожественного творчества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Подумать о работе художника в кино и на телевидении.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19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20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>Художник в театре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Знать жанр искусства</w:t>
            </w:r>
            <w:proofErr w:type="gramStart"/>
            <w:r w:rsidRPr="0062702B">
              <w:t xml:space="preserve"> У</w:t>
            </w:r>
            <w:proofErr w:type="gramEnd"/>
            <w:r w:rsidRPr="0062702B">
              <w:t xml:space="preserve">меть анализировать образный язык 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индивидуальность художника.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Предметный мир в искусстве. Выражение  переживаний и мыслей театрального художника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Сравнивать объекты, элементы театрально-сценического мира. Понимать и уметь объяснять роль театрального художника в создании спектакля.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Анализ и оценка результатов деятельности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.</w:t>
            </w:r>
            <w:r w:rsidRPr="0062702B">
              <w:rPr>
                <w:bCs/>
              </w:rPr>
              <w:t xml:space="preserve"> Поиск изображений карнавальных масок. Выразительность масок в детских передачах.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20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</w:tcPr>
          <w:p w:rsidR="00BF7D09" w:rsidRPr="0062702B" w:rsidRDefault="00BF7D09" w:rsidP="002E07AA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 xml:space="preserve">  </w:t>
            </w:r>
          </w:p>
          <w:p w:rsidR="00BF7D09" w:rsidRPr="0062702B" w:rsidRDefault="00BF7D09" w:rsidP="00403231">
            <w:r w:rsidRPr="0062702B">
              <w:t>21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>Театральные маски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rPr>
                <w:bCs/>
              </w:rPr>
              <w:t xml:space="preserve">Сущность театрального искусства. История, выразительность, настроение, форма, цвет маски.                                          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индивидуальность художника.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Выражение  переживаний и мыслей театрального художника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Отмечать характер, настроение, выраженные в маске, а так же выразительность формы, декора, созвучные образу.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Анализ и оценка результатов деятельности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Найти интересные, выразительные маски.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21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 xml:space="preserve">22 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>Театр кукол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Знать жанры изобразительного искусства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 xml:space="preserve">художники  и </w:t>
            </w:r>
          </w:p>
          <w:p w:rsidR="00BF7D09" w:rsidRPr="0062702B" w:rsidRDefault="00BF7D09" w:rsidP="00403231">
            <w:r w:rsidRPr="0062702B">
              <w:t>виды кукол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 xml:space="preserve">Умение видеть в </w:t>
            </w:r>
            <w:proofErr w:type="gramStart"/>
            <w:r w:rsidRPr="0062702B">
              <w:t>произведен</w:t>
            </w:r>
            <w:proofErr w:type="gramEnd"/>
            <w:r w:rsidRPr="0062702B">
              <w:t xml:space="preserve"> искусства различных эпох, единство материала, формы и декора.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Иметь представление о разных видах кукол, о кукольном театре в наши дни. Использовать куклу для игры в кукольный театр.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Оценить внимание и эрудированное участие в беседе,  ответ на уроке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выразительные куклы в театральных представлениях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22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23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03231">
            <w:r w:rsidRPr="0062702B">
              <w:t>Афиша, плакат</w:t>
            </w:r>
            <w:r w:rsidRPr="0062702B">
              <w:rPr>
                <w:rFonts w:eastAsia="Calibri"/>
                <w:b/>
              </w:rPr>
              <w:t xml:space="preserve"> </w:t>
            </w:r>
          </w:p>
          <w:p w:rsidR="00BF7D09" w:rsidRPr="0062702B" w:rsidRDefault="00BF7D09" w:rsidP="002E07AA">
            <w:pPr>
              <w:spacing w:before="100" w:beforeAutospacing="1" w:after="100" w:afterAutospacing="1"/>
            </w:pP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Найти и прочитать материал  в исторической литературе.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Умение работать с выбранным материалом. Презентация своих работ.</w:t>
            </w:r>
          </w:p>
        </w:tc>
        <w:tc>
          <w:tcPr>
            <w:tcW w:w="1410" w:type="dxa"/>
          </w:tcPr>
          <w:p w:rsidR="00BF7D09" w:rsidRPr="0062702B" w:rsidRDefault="00BF7D09" w:rsidP="009711CB">
            <w:r w:rsidRPr="0062702B">
              <w:t>Понимать смысл слов: образный смысл вещи</w:t>
            </w:r>
            <w:proofErr w:type="gramStart"/>
            <w:r w:rsidRPr="0062702B">
              <w:t>,(</w:t>
            </w:r>
            <w:proofErr w:type="gramEnd"/>
            <w:r w:rsidRPr="0062702B">
              <w:t>ритм, рисунок , сочетание цветов, композиц)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Иметь представления о создании театральной афиши, плаката. Добиваться образного единства изображения и текста.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Просмотр и анализ работ.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на улицах  города к рекламам представлений и театральным афишам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23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24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D0187F">
            <w:r w:rsidRPr="0062702B">
              <w:rPr>
                <w:rFonts w:eastAsia="Calibri"/>
                <w:b/>
              </w:rPr>
              <w:t xml:space="preserve">Практическая работа №3 за 3 четверть </w:t>
            </w:r>
            <w:r w:rsidRPr="0062702B">
              <w:rPr>
                <w:b/>
                <w:bCs/>
                <w:kern w:val="36"/>
              </w:rPr>
              <w:t>«</w:t>
            </w:r>
            <w:r w:rsidRPr="0062702B">
              <w:t>Праздник в городе</w:t>
            </w:r>
            <w:r w:rsidRPr="0062702B">
              <w:rPr>
                <w:b/>
                <w:bCs/>
                <w:kern w:val="36"/>
              </w:rPr>
              <w:t xml:space="preserve">»    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Закрепление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Эпоха и стиль в формировании культуры  изображения портретов разных людей.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Творческое обсуждение работ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Уметь творчески работать над предложенн темой, используя выразит-ые возможност худож-ных материалов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Объяснять работу художника по созданию облика праздничного города. Фантазировать, как можно украсить город к празднику Победы, новому году.</w:t>
            </w:r>
          </w:p>
        </w:tc>
        <w:tc>
          <w:tcPr>
            <w:tcW w:w="1691" w:type="dxa"/>
          </w:tcPr>
          <w:p w:rsidR="00BF7D09" w:rsidRPr="0062702B" w:rsidRDefault="00BF7D09" w:rsidP="00403231">
            <w:r w:rsidRPr="0062702B">
              <w:t>Выборочный просмотр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Найти репродукции по теме урока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24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25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4B0394">
            <w:pPr>
              <w:spacing w:before="100" w:beforeAutospacing="1" w:after="100" w:afterAutospacing="1"/>
            </w:pPr>
            <w:r w:rsidRPr="0062702B">
              <w:t xml:space="preserve">Школьный праздник - карнавал 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Воспитание любви и интереса к произведениям художественной литературы. Взаимосвязь литературы и изобразительного искусства.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Развитие эстетического восприятия мира, художественного вкуса.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Поиск информации, создание алгоритма деятельности.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Понимать роль праздничного оформления для организации праздника. Придумывать и создавать оформление к школьным и домашним праздникам.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Просмотр анализ и оценка.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Найти репродукции по теме урока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25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26</w:t>
            </w:r>
          </w:p>
          <w:p w:rsidR="00BF7D09" w:rsidRPr="0062702B" w:rsidRDefault="00BF7D09" w:rsidP="002E07AA">
            <w:pPr>
              <w:spacing w:before="100" w:beforeAutospacing="1" w:after="100" w:afterAutospacing="1"/>
            </w:pPr>
          </w:p>
        </w:tc>
        <w:tc>
          <w:tcPr>
            <w:tcW w:w="155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Музеи в жизни города</w:t>
            </w:r>
          </w:p>
        </w:tc>
        <w:tc>
          <w:tcPr>
            <w:tcW w:w="1269" w:type="dxa"/>
          </w:tcPr>
          <w:p w:rsidR="00BF7D09" w:rsidRPr="0062702B" w:rsidRDefault="00BF7D09" w:rsidP="00403231"/>
        </w:tc>
        <w:tc>
          <w:tcPr>
            <w:tcW w:w="2322" w:type="dxa"/>
          </w:tcPr>
          <w:p w:rsidR="00BF7D09" w:rsidRPr="0062702B" w:rsidRDefault="00BF7D09" w:rsidP="00403231">
            <w:r w:rsidRPr="0062702B">
              <w:t>Уметь работать  графическими материалами.</w:t>
            </w:r>
          </w:p>
        </w:tc>
        <w:tc>
          <w:tcPr>
            <w:tcW w:w="1342" w:type="dxa"/>
          </w:tcPr>
          <w:p w:rsidR="00BF7D09" w:rsidRPr="0062702B" w:rsidRDefault="00BF7D09" w:rsidP="002E07AA">
            <w:r w:rsidRPr="0062702B">
              <w:t>Сатиричес образы в искусстве. Карикатур Дружеский шарж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Понимание правды жизни и  язык искусства.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Понимать и объяснять роль художественного музея. Иметь представления  о самых разных видах музеев.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Просмотр и анализ работ.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Найти репродукции по теме урока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ind w:left="-24" w:firstLine="24"/>
              <w:jc w:val="center"/>
            </w:pPr>
            <w:r>
              <w:t>26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5"/>
          <w:wAfter w:w="7713" w:type="dxa"/>
        </w:trPr>
        <w:tc>
          <w:tcPr>
            <w:tcW w:w="16353" w:type="dxa"/>
            <w:gridSpan w:val="11"/>
          </w:tcPr>
          <w:p w:rsidR="00BF7D09" w:rsidRPr="0062702B" w:rsidRDefault="00BF7D09" w:rsidP="002E07AA">
            <w:pPr>
              <w:jc w:val="center"/>
            </w:pPr>
            <w:r w:rsidRPr="0062702B">
              <w:rPr>
                <w:b/>
                <w:bCs/>
                <w:kern w:val="36"/>
              </w:rPr>
              <w:t>4 четверть «Художник и музей» - 8 уроков</w:t>
            </w:r>
          </w:p>
        </w:tc>
        <w:tc>
          <w:tcPr>
            <w:tcW w:w="846" w:type="dxa"/>
          </w:tcPr>
          <w:p w:rsidR="00BF7D09" w:rsidRPr="0062702B" w:rsidRDefault="00BF7D09"/>
        </w:tc>
        <w:tc>
          <w:tcPr>
            <w:tcW w:w="846" w:type="dxa"/>
          </w:tcPr>
          <w:p w:rsidR="00BF7D09" w:rsidRPr="0062702B" w:rsidRDefault="00BF7D09"/>
        </w:tc>
        <w:tc>
          <w:tcPr>
            <w:tcW w:w="846" w:type="dxa"/>
            <w:gridSpan w:val="2"/>
          </w:tcPr>
          <w:p w:rsidR="00BF7D09" w:rsidRPr="0062702B" w:rsidRDefault="00BF7D09"/>
        </w:tc>
        <w:tc>
          <w:tcPr>
            <w:tcW w:w="846" w:type="dxa"/>
          </w:tcPr>
          <w:p w:rsidR="00BF7D09" w:rsidRPr="0062702B" w:rsidRDefault="00BF7D09"/>
        </w:tc>
        <w:tc>
          <w:tcPr>
            <w:tcW w:w="846" w:type="dxa"/>
            <w:gridSpan w:val="2"/>
          </w:tcPr>
          <w:p w:rsidR="00BF7D09" w:rsidRPr="0062702B" w:rsidRDefault="00BF7D09"/>
        </w:tc>
        <w:tc>
          <w:tcPr>
            <w:tcW w:w="846" w:type="dxa"/>
          </w:tcPr>
          <w:p w:rsidR="00BF7D09" w:rsidRPr="0062702B" w:rsidRDefault="00BF7D09"/>
        </w:tc>
        <w:tc>
          <w:tcPr>
            <w:tcW w:w="846" w:type="dxa"/>
            <w:gridSpan w:val="2"/>
          </w:tcPr>
          <w:p w:rsidR="00BF7D09" w:rsidRPr="0062702B" w:rsidRDefault="00BF7D09"/>
        </w:tc>
        <w:tc>
          <w:tcPr>
            <w:tcW w:w="846" w:type="dxa"/>
          </w:tcPr>
          <w:p w:rsidR="00BF7D09" w:rsidRPr="0062702B" w:rsidRDefault="00BF7D09"/>
        </w:tc>
        <w:tc>
          <w:tcPr>
            <w:tcW w:w="846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27 н</w:t>
            </w: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27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Картина – пейзаж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Уметь применять полученные знания при выполнении работы.</w:t>
            </w:r>
          </w:p>
        </w:tc>
        <w:tc>
          <w:tcPr>
            <w:tcW w:w="1342" w:type="dxa"/>
          </w:tcPr>
          <w:p w:rsidR="00BF7D09" w:rsidRPr="0062702B" w:rsidRDefault="00BF7D09" w:rsidP="002E07AA">
            <w:r w:rsidRPr="0062702B">
              <w:t>Понимать роль света в разных видах искусства. Театр, кин</w:t>
            </w:r>
          </w:p>
        </w:tc>
        <w:tc>
          <w:tcPr>
            <w:tcW w:w="1410" w:type="dxa"/>
          </w:tcPr>
          <w:p w:rsidR="00BF7D09" w:rsidRPr="0062702B" w:rsidRDefault="00BF7D09" w:rsidP="002E07AA">
            <w:r w:rsidRPr="0062702B">
              <w:t>Постоянство формы и вариации изменения  ее восприятия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Рассуждать о творческой работе зрителя, о своем опыте восприятия произведения искусства. Рассматривать и сравнивать картины – пейзажи.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Просмотр и анализ работ.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 пейзажи  разных авторов.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27 н</w:t>
            </w:r>
          </w:p>
        </w:tc>
        <w:tc>
          <w:tcPr>
            <w:tcW w:w="847" w:type="dxa"/>
          </w:tcPr>
          <w:p w:rsidR="00BF7D09" w:rsidRPr="0062702B" w:rsidRDefault="00BF7D09" w:rsidP="0054784B">
            <w:pPr>
              <w:jc w:val="center"/>
              <w:rPr>
                <w:b/>
              </w:rPr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28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Картина – портрет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Роль живопис. портрета в истории искус Композиция в портрете.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Знать  худож. Портрет      Леонардо да Винчи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Уметь активно работать в технике коллажа.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Иметь представление о жанре портрета. Рассказывать об изображенном на картине человеке.</w:t>
            </w:r>
          </w:p>
        </w:tc>
        <w:tc>
          <w:tcPr>
            <w:tcW w:w="1691" w:type="dxa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Представление работ. Анализ и оценивание.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портреты разных авторов.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28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  <w:trHeight w:val="341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29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Картина – натюрморт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Уметь анализировать цветовой строй произведения живописи.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 xml:space="preserve">Знать </w:t>
            </w:r>
            <w:proofErr w:type="gramStart"/>
            <w:r w:rsidRPr="0062702B">
              <w:t>о выразит</w:t>
            </w:r>
            <w:proofErr w:type="gramEnd"/>
            <w:r w:rsidRPr="0062702B">
              <w:t xml:space="preserve"> возможностях цвета в произвед живописи, литератур, искусства.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Цветовое решение образа в портрете. Цвет и тон Понимание живописной фактуры.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Воспринимать картину – натюрморт как своеобразный рассказ о человеке – хозяине вещей, о времени, в котором он живёт, его интересах.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Ответить на вопрос «Кому из известных  художников ты заказал бы себе портрет?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натюрморты разных авторов.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29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30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Картины исторические и бытовые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комбинированный</w:t>
            </w:r>
          </w:p>
        </w:tc>
        <w:tc>
          <w:tcPr>
            <w:tcW w:w="2322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Уметь активно воспринимать и анализировать произведения портретного жанра.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Личность героев портрета и творческая интерпритация ее художник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Выражение творческой индивидуальности.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Беседовать о картинах исторического и бытового жанра. Рассказывать, рассуждать  о наиболее понравившихся картинах.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Анализ и оценивание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живопись    разных авторов.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30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 xml:space="preserve"> 31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Скульптура в музее и на улице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Работа в художественно-конструктивной деятельности.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Развитие интереса к предмету изобразительного искусства.</w:t>
            </w:r>
          </w:p>
          <w:p w:rsidR="00BF7D09" w:rsidRPr="0062702B" w:rsidRDefault="00BF7D09" w:rsidP="00403231">
            <w:r w:rsidRPr="0062702B">
              <w:t>опрос.</w:t>
            </w:r>
          </w:p>
          <w:p w:rsidR="00BF7D09" w:rsidRPr="0062702B" w:rsidRDefault="00BF7D09" w:rsidP="00403231"/>
        </w:tc>
        <w:tc>
          <w:tcPr>
            <w:tcW w:w="1410" w:type="dxa"/>
          </w:tcPr>
          <w:p w:rsidR="00BF7D09" w:rsidRPr="0062702B" w:rsidRDefault="00BF7D09" w:rsidP="00403231">
            <w:r w:rsidRPr="0062702B">
              <w:t>Самостоят создание способов решения проблем творческ-о характера, контроль. Специфика языка худож материалов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Сопоставить изображение на плоскости и объемное. Наблюдение за скульптурой и её объемом. Закрепление навыков работы с пластилином.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Сгруппировать предложенные произведения по жанрам.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скульптуры разных авторов.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31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32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D0187F">
            <w:pPr>
              <w:spacing w:before="100" w:beforeAutospacing="1" w:after="100" w:afterAutospacing="1"/>
            </w:pPr>
            <w:r w:rsidRPr="0062702B">
              <w:rPr>
                <w:b/>
                <w:bCs/>
                <w:kern w:val="36"/>
              </w:rPr>
              <w:t>Итоговая п</w:t>
            </w:r>
            <w:r w:rsidRPr="0062702B">
              <w:rPr>
                <w:rFonts w:eastAsia="Calibri"/>
                <w:b/>
              </w:rPr>
              <w:t>рактическая работа №4</w:t>
            </w:r>
            <w:r w:rsidRPr="0062702B">
              <w:rPr>
                <w:b/>
                <w:bCs/>
                <w:kern w:val="36"/>
              </w:rPr>
              <w:t xml:space="preserve"> «</w:t>
            </w:r>
            <w:r w:rsidRPr="0062702B">
              <w:t>Художественная выставка</w:t>
            </w:r>
            <w:r w:rsidRPr="0062702B">
              <w:rPr>
                <w:b/>
                <w:bCs/>
                <w:kern w:val="36"/>
              </w:rPr>
              <w:t xml:space="preserve">» 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Закрепление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Работа в художественно-конструктивной деятельности.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Развитие интереса к предмету изобразительного искусства.</w:t>
            </w:r>
          </w:p>
          <w:p w:rsidR="00BF7D09" w:rsidRPr="0062702B" w:rsidRDefault="00BF7D09" w:rsidP="00403231">
            <w:r w:rsidRPr="0062702B">
              <w:t>опрос.</w:t>
            </w:r>
          </w:p>
          <w:p w:rsidR="00BF7D09" w:rsidRPr="0062702B" w:rsidRDefault="00BF7D09" w:rsidP="00403231"/>
        </w:tc>
        <w:tc>
          <w:tcPr>
            <w:tcW w:w="1410" w:type="dxa"/>
          </w:tcPr>
          <w:p w:rsidR="00BF7D09" w:rsidRPr="0062702B" w:rsidRDefault="00BF7D09" w:rsidP="00403231">
            <w:r w:rsidRPr="0062702B">
              <w:t>Самостоят</w:t>
            </w:r>
          </w:p>
          <w:p w:rsidR="00BF7D09" w:rsidRPr="0062702B" w:rsidRDefault="00BF7D09" w:rsidP="00403231">
            <w:r w:rsidRPr="0062702B">
              <w:t>создание способов решения проблем творческ-о характера, контроль. Специф</w:t>
            </w:r>
          </w:p>
          <w:p w:rsidR="00BF7D09" w:rsidRPr="0062702B" w:rsidRDefault="00BF7D09" w:rsidP="00403231">
            <w:r w:rsidRPr="0062702B">
              <w:t>языка художеств материалов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Рассказать о древних  архитектурных памятниках. Учиться изображать соборы и церкви. Закрепление работы графическими материалами.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Сгруппировать предложенные произведения по жанрам.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натюрморты и пейзажи</w:t>
            </w:r>
            <w:proofErr w:type="gramStart"/>
            <w:r w:rsidRPr="0062702B">
              <w:rPr>
                <w:bCs/>
              </w:rPr>
              <w:t xml:space="preserve"> ,</w:t>
            </w:r>
            <w:proofErr w:type="gramEnd"/>
            <w:r w:rsidRPr="0062702B">
              <w:rPr>
                <w:bCs/>
              </w:rPr>
              <w:t xml:space="preserve"> портреты разных авторов.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32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33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 xml:space="preserve">Музеи народного декоративно-прикладного искусства.                        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 xml:space="preserve">открытие новых знаний 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Уметь использовать правила воздушной и линейной перспективы</w:t>
            </w:r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>Уметь организов пространство на листе бумаги.</w:t>
            </w:r>
          </w:p>
          <w:p w:rsidR="00BF7D09" w:rsidRPr="0062702B" w:rsidRDefault="00BF7D09" w:rsidP="00403231">
            <w:r w:rsidRPr="0062702B">
              <w:t>Выделить горизонт и точку зрения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Знать правила воздушной и линейной перспективы.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rPr>
                <w:bCs/>
              </w:rPr>
              <w:t>Архитектура.                             Костюмы. Украшения.                   Игрушки, предметы быта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 Соотнести репродукции произведений разных жанров. Прсмотр, анализ и оценка.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rPr>
                <w:bCs/>
              </w:rPr>
              <w:t>Посмотреть  музеи народного</w:t>
            </w:r>
            <w:r w:rsidRPr="0062702B">
              <w:rPr>
                <w:b/>
                <w:bCs/>
              </w:rPr>
              <w:t xml:space="preserve"> </w:t>
            </w:r>
            <w:r w:rsidRPr="0062702B">
              <w:t>декоративно-прикладного искусства</w:t>
            </w:r>
            <w:r w:rsidRPr="0062702B">
              <w:rPr>
                <w:b/>
                <w:bCs/>
              </w:rPr>
              <w:t xml:space="preserve"> </w:t>
            </w:r>
          </w:p>
        </w:tc>
        <w:tc>
          <w:tcPr>
            <w:tcW w:w="846" w:type="dxa"/>
          </w:tcPr>
          <w:p w:rsidR="00BF7D09" w:rsidRPr="0062702B" w:rsidRDefault="00BF7D09" w:rsidP="00876B18">
            <w:pPr>
              <w:jc w:val="center"/>
            </w:pPr>
            <w:r>
              <w:t>33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>34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 xml:space="preserve">Музеи народного декоративно-прикладного искусства.                        </w:t>
            </w:r>
          </w:p>
        </w:tc>
        <w:tc>
          <w:tcPr>
            <w:tcW w:w="1269" w:type="dxa"/>
          </w:tcPr>
          <w:p w:rsidR="00BF7D09" w:rsidRPr="0062702B" w:rsidRDefault="00BF7D09" w:rsidP="00403231">
            <w:r w:rsidRPr="0062702B">
              <w:t>закрепление знаний</w:t>
            </w:r>
          </w:p>
        </w:tc>
        <w:tc>
          <w:tcPr>
            <w:tcW w:w="2322" w:type="dxa"/>
          </w:tcPr>
          <w:p w:rsidR="00BF7D09" w:rsidRPr="0062702B" w:rsidRDefault="00BF7D09" w:rsidP="00403231">
            <w:r w:rsidRPr="0062702B">
              <w:t>Творческое обсуждение работ. Принять участие в беседе</w:t>
            </w:r>
            <w:proofErr w:type="gramStart"/>
            <w:r w:rsidRPr="0062702B">
              <w:t>..</w:t>
            </w:r>
            <w:proofErr w:type="gramEnd"/>
          </w:p>
        </w:tc>
        <w:tc>
          <w:tcPr>
            <w:tcW w:w="1342" w:type="dxa"/>
          </w:tcPr>
          <w:p w:rsidR="00BF7D09" w:rsidRPr="0062702B" w:rsidRDefault="00BF7D09" w:rsidP="00403231">
            <w:r w:rsidRPr="0062702B">
              <w:t xml:space="preserve">Уметь использов </w:t>
            </w:r>
            <w:proofErr w:type="gramStart"/>
            <w:r w:rsidRPr="0062702B">
              <w:t>выразит-е</w:t>
            </w:r>
            <w:proofErr w:type="gramEnd"/>
            <w:r w:rsidRPr="0062702B">
              <w:t xml:space="preserve"> возможн материала.</w:t>
            </w:r>
          </w:p>
          <w:p w:rsidR="00BF7D09" w:rsidRPr="0062702B" w:rsidRDefault="00BF7D09" w:rsidP="00403231">
            <w:r w:rsidRPr="0062702B">
              <w:t>Роль фыбора формата.</w:t>
            </w:r>
          </w:p>
        </w:tc>
        <w:tc>
          <w:tcPr>
            <w:tcW w:w="1410" w:type="dxa"/>
          </w:tcPr>
          <w:p w:rsidR="00BF7D09" w:rsidRPr="0062702B" w:rsidRDefault="00BF7D09" w:rsidP="00403231">
            <w:r w:rsidRPr="0062702B">
              <w:t>Уметь организовывать перспективное пространство пейзажа.</w:t>
            </w:r>
          </w:p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rPr>
                <w:bCs/>
              </w:rPr>
              <w:t>Архитектура.                            Костюмы. Украшения.                   Игрушки, предметы быта</w:t>
            </w:r>
          </w:p>
        </w:tc>
        <w:tc>
          <w:tcPr>
            <w:tcW w:w="1691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  <w:r w:rsidRPr="0062702B">
              <w:t xml:space="preserve">Подобрать репродукции отображающие законы линейной перспективы. </w:t>
            </w:r>
          </w:p>
        </w:tc>
        <w:tc>
          <w:tcPr>
            <w:tcW w:w="1269" w:type="dxa"/>
          </w:tcPr>
          <w:p w:rsidR="00BF7D09" w:rsidRPr="0062702B" w:rsidRDefault="00BF7D09" w:rsidP="002E07AA">
            <w:r w:rsidRPr="0062702B">
              <w:rPr>
                <w:bCs/>
              </w:rPr>
              <w:t>Посмотреть в музеях народног искусства разных стран мира.</w:t>
            </w:r>
          </w:p>
        </w:tc>
        <w:tc>
          <w:tcPr>
            <w:tcW w:w="846" w:type="dxa"/>
          </w:tcPr>
          <w:p w:rsidR="00BF7D09" w:rsidRPr="0062702B" w:rsidRDefault="00BF7D09" w:rsidP="002E07AA">
            <w:pPr>
              <w:jc w:val="center"/>
            </w:pPr>
            <w:r>
              <w:t>34 н</w:t>
            </w: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  <w:tr w:rsidR="00BF7D09" w:rsidRPr="0062702B" w:rsidTr="00BF7D09">
        <w:trPr>
          <w:gridAfter w:val="18"/>
          <w:wAfter w:w="15327" w:type="dxa"/>
        </w:trPr>
        <w:tc>
          <w:tcPr>
            <w:tcW w:w="567" w:type="dxa"/>
            <w:vAlign w:val="center"/>
          </w:tcPr>
          <w:p w:rsidR="00BF7D09" w:rsidRPr="0062702B" w:rsidRDefault="00BF7D09" w:rsidP="00E46338">
            <w:pPr>
              <w:spacing w:before="100" w:beforeAutospacing="1" w:after="100" w:afterAutospacing="1"/>
            </w:pPr>
            <w:r w:rsidRPr="0062702B">
              <w:t xml:space="preserve"> </w:t>
            </w:r>
          </w:p>
        </w:tc>
        <w:tc>
          <w:tcPr>
            <w:tcW w:w="1550" w:type="dxa"/>
            <w:vAlign w:val="center"/>
          </w:tcPr>
          <w:p w:rsidR="00BF7D09" w:rsidRPr="0062702B" w:rsidRDefault="00BF7D09" w:rsidP="00D0187F">
            <w:pPr>
              <w:spacing w:before="100" w:beforeAutospacing="1" w:after="100" w:afterAutospacing="1"/>
            </w:pPr>
            <w:r w:rsidRPr="0062702B">
              <w:t>Всего   34</w:t>
            </w:r>
          </w:p>
        </w:tc>
        <w:tc>
          <w:tcPr>
            <w:tcW w:w="1269" w:type="dxa"/>
          </w:tcPr>
          <w:p w:rsidR="00BF7D09" w:rsidRPr="0062702B" w:rsidRDefault="00BF7D09" w:rsidP="00403231"/>
        </w:tc>
        <w:tc>
          <w:tcPr>
            <w:tcW w:w="2322" w:type="dxa"/>
          </w:tcPr>
          <w:p w:rsidR="00BF7D09" w:rsidRPr="0062702B" w:rsidRDefault="00BF7D09" w:rsidP="00403231"/>
        </w:tc>
        <w:tc>
          <w:tcPr>
            <w:tcW w:w="1342" w:type="dxa"/>
          </w:tcPr>
          <w:p w:rsidR="00BF7D09" w:rsidRPr="0062702B" w:rsidRDefault="00BF7D09" w:rsidP="00403231">
            <w:pPr>
              <w:rPr>
                <w:i/>
              </w:rPr>
            </w:pPr>
          </w:p>
        </w:tc>
        <w:tc>
          <w:tcPr>
            <w:tcW w:w="1410" w:type="dxa"/>
          </w:tcPr>
          <w:p w:rsidR="00BF7D09" w:rsidRPr="0062702B" w:rsidRDefault="00BF7D09" w:rsidP="00403231"/>
        </w:tc>
        <w:tc>
          <w:tcPr>
            <w:tcW w:w="3240" w:type="dxa"/>
            <w:vAlign w:val="center"/>
          </w:tcPr>
          <w:p w:rsidR="00BF7D09" w:rsidRPr="0062702B" w:rsidRDefault="00BF7D09" w:rsidP="002E07AA">
            <w:pPr>
              <w:spacing w:before="100" w:beforeAutospacing="1" w:after="100" w:afterAutospacing="1"/>
            </w:pPr>
          </w:p>
        </w:tc>
        <w:tc>
          <w:tcPr>
            <w:tcW w:w="1691" w:type="dxa"/>
          </w:tcPr>
          <w:p w:rsidR="00BF7D09" w:rsidRPr="0062702B" w:rsidRDefault="00BF7D09" w:rsidP="00403231"/>
        </w:tc>
        <w:tc>
          <w:tcPr>
            <w:tcW w:w="1269" w:type="dxa"/>
          </w:tcPr>
          <w:p w:rsidR="00BF7D09" w:rsidRPr="0062702B" w:rsidRDefault="00BF7D09" w:rsidP="00403231"/>
        </w:tc>
        <w:tc>
          <w:tcPr>
            <w:tcW w:w="846" w:type="dxa"/>
          </w:tcPr>
          <w:p w:rsidR="00BF7D09" w:rsidRPr="0062702B" w:rsidRDefault="00BF7D09" w:rsidP="002E07AA">
            <w:pPr>
              <w:jc w:val="center"/>
            </w:pPr>
          </w:p>
        </w:tc>
        <w:tc>
          <w:tcPr>
            <w:tcW w:w="847" w:type="dxa"/>
          </w:tcPr>
          <w:p w:rsidR="00BF7D09" w:rsidRPr="0062702B" w:rsidRDefault="00BF7D09" w:rsidP="002E07AA">
            <w:pPr>
              <w:jc w:val="center"/>
            </w:pPr>
          </w:p>
        </w:tc>
      </w:tr>
    </w:tbl>
    <w:p w:rsidR="002567B3" w:rsidRPr="0062702B" w:rsidRDefault="002567B3" w:rsidP="00F37B9F">
      <w:pPr>
        <w:jc w:val="center"/>
        <w:rPr>
          <w:b/>
        </w:rPr>
      </w:pPr>
    </w:p>
    <w:p w:rsidR="00F37B9F" w:rsidRPr="0062702B" w:rsidRDefault="00F37B9F" w:rsidP="00F37B9F">
      <w:pPr>
        <w:jc w:val="center"/>
        <w:rPr>
          <w:b/>
        </w:rPr>
      </w:pPr>
      <w:r w:rsidRPr="0062702B">
        <w:rPr>
          <w:b/>
        </w:rPr>
        <w:t xml:space="preserve">Календарно-тематическое планирование  </w:t>
      </w:r>
      <w:r w:rsidR="002567B3" w:rsidRPr="0062702B">
        <w:rPr>
          <w:b/>
        </w:rPr>
        <w:t>4</w:t>
      </w:r>
      <w:r w:rsidRPr="0062702B">
        <w:rPr>
          <w:b/>
        </w:rPr>
        <w:t xml:space="preserve"> класс (ФГОС) </w:t>
      </w:r>
      <w:proofErr w:type="gramStart"/>
      <w:r w:rsidRPr="0062702B">
        <w:rPr>
          <w:b/>
        </w:rPr>
        <w:t>ИЗО</w:t>
      </w:r>
      <w:proofErr w:type="gramEnd"/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1282"/>
        <w:gridCol w:w="142"/>
        <w:gridCol w:w="1134"/>
        <w:gridCol w:w="2376"/>
        <w:gridCol w:w="2551"/>
        <w:gridCol w:w="1985"/>
        <w:gridCol w:w="2126"/>
        <w:gridCol w:w="1134"/>
        <w:gridCol w:w="142"/>
        <w:gridCol w:w="1134"/>
        <w:gridCol w:w="850"/>
        <w:gridCol w:w="142"/>
        <w:gridCol w:w="709"/>
      </w:tblGrid>
      <w:tr w:rsidR="00F37B9F" w:rsidRPr="0062702B" w:rsidTr="003E4855">
        <w:tc>
          <w:tcPr>
            <w:tcW w:w="561" w:type="dxa"/>
            <w:vMerge w:val="restart"/>
          </w:tcPr>
          <w:p w:rsidR="00F37B9F" w:rsidRPr="0062702B" w:rsidRDefault="00F37B9F" w:rsidP="00E60A40">
            <w:pPr>
              <w:jc w:val="center"/>
            </w:pPr>
            <w:r w:rsidRPr="0062702B">
              <w:t>№ ур-ка</w:t>
            </w:r>
          </w:p>
        </w:tc>
        <w:tc>
          <w:tcPr>
            <w:tcW w:w="1282" w:type="dxa"/>
            <w:vMerge w:val="restart"/>
          </w:tcPr>
          <w:p w:rsidR="00F37B9F" w:rsidRPr="0062702B" w:rsidRDefault="00F37B9F" w:rsidP="00E60A40">
            <w:pPr>
              <w:jc w:val="center"/>
            </w:pPr>
            <w:r w:rsidRPr="0062702B">
              <w:t>Тема урока</w:t>
            </w:r>
          </w:p>
        </w:tc>
        <w:tc>
          <w:tcPr>
            <w:tcW w:w="1276" w:type="dxa"/>
            <w:gridSpan w:val="2"/>
            <w:vMerge w:val="restart"/>
          </w:tcPr>
          <w:p w:rsidR="00F37B9F" w:rsidRPr="0062702B" w:rsidRDefault="00F37B9F" w:rsidP="00E60A40">
            <w:pPr>
              <w:jc w:val="center"/>
            </w:pPr>
            <w:r w:rsidRPr="0062702B">
              <w:t>Тип урока</w:t>
            </w:r>
          </w:p>
        </w:tc>
        <w:tc>
          <w:tcPr>
            <w:tcW w:w="6912" w:type="dxa"/>
            <w:gridSpan w:val="3"/>
          </w:tcPr>
          <w:p w:rsidR="00F37B9F" w:rsidRPr="0062702B" w:rsidRDefault="00F37B9F" w:rsidP="00E60A40">
            <w:pPr>
              <w:jc w:val="center"/>
            </w:pPr>
            <w:r w:rsidRPr="0062702B">
              <w:t>Планируемые результаты</w:t>
            </w:r>
          </w:p>
        </w:tc>
        <w:tc>
          <w:tcPr>
            <w:tcW w:w="2126" w:type="dxa"/>
            <w:vMerge w:val="restart"/>
          </w:tcPr>
          <w:p w:rsidR="00F37B9F" w:rsidRPr="0062702B" w:rsidRDefault="00F37B9F" w:rsidP="00E60A40">
            <w:pPr>
              <w:jc w:val="center"/>
            </w:pPr>
            <w:r w:rsidRPr="0062702B">
              <w:t>Виды деятельности ученика</w:t>
            </w:r>
          </w:p>
        </w:tc>
        <w:tc>
          <w:tcPr>
            <w:tcW w:w="1276" w:type="dxa"/>
            <w:gridSpan w:val="2"/>
            <w:vMerge w:val="restart"/>
          </w:tcPr>
          <w:p w:rsidR="00F37B9F" w:rsidRPr="0062702B" w:rsidRDefault="00F37B9F" w:rsidP="00E60A40">
            <w:pPr>
              <w:jc w:val="center"/>
            </w:pPr>
            <w:r w:rsidRPr="0062702B">
              <w:t>Вид контроля</w:t>
            </w:r>
          </w:p>
        </w:tc>
        <w:tc>
          <w:tcPr>
            <w:tcW w:w="1134" w:type="dxa"/>
            <w:vMerge w:val="restart"/>
          </w:tcPr>
          <w:p w:rsidR="00F37B9F" w:rsidRPr="0062702B" w:rsidRDefault="00F37B9F" w:rsidP="00E60A40">
            <w:pPr>
              <w:jc w:val="center"/>
            </w:pPr>
            <w:r w:rsidRPr="0062702B">
              <w:t>д/з</w:t>
            </w:r>
          </w:p>
        </w:tc>
        <w:tc>
          <w:tcPr>
            <w:tcW w:w="1701" w:type="dxa"/>
            <w:gridSpan w:val="3"/>
          </w:tcPr>
          <w:p w:rsidR="00F37B9F" w:rsidRPr="0062702B" w:rsidRDefault="00F37B9F" w:rsidP="00E60A40">
            <w:pPr>
              <w:jc w:val="center"/>
            </w:pPr>
            <w:r w:rsidRPr="0062702B">
              <w:t>Дата</w:t>
            </w:r>
          </w:p>
        </w:tc>
      </w:tr>
      <w:tr w:rsidR="00F37B9F" w:rsidRPr="0062702B" w:rsidTr="003E4855">
        <w:tc>
          <w:tcPr>
            <w:tcW w:w="561" w:type="dxa"/>
            <w:vMerge/>
          </w:tcPr>
          <w:p w:rsidR="00F37B9F" w:rsidRPr="0062702B" w:rsidRDefault="00F37B9F" w:rsidP="00E60A40">
            <w:pPr>
              <w:jc w:val="center"/>
            </w:pPr>
          </w:p>
        </w:tc>
        <w:tc>
          <w:tcPr>
            <w:tcW w:w="1282" w:type="dxa"/>
            <w:vMerge/>
          </w:tcPr>
          <w:p w:rsidR="00F37B9F" w:rsidRPr="0062702B" w:rsidRDefault="00F37B9F" w:rsidP="00E60A40">
            <w:pPr>
              <w:jc w:val="center"/>
            </w:pPr>
          </w:p>
        </w:tc>
        <w:tc>
          <w:tcPr>
            <w:tcW w:w="1276" w:type="dxa"/>
            <w:gridSpan w:val="2"/>
            <w:vMerge/>
          </w:tcPr>
          <w:p w:rsidR="00F37B9F" w:rsidRPr="0062702B" w:rsidRDefault="00F37B9F" w:rsidP="00E60A40">
            <w:pPr>
              <w:jc w:val="center"/>
            </w:pPr>
          </w:p>
        </w:tc>
        <w:tc>
          <w:tcPr>
            <w:tcW w:w="2376" w:type="dxa"/>
          </w:tcPr>
          <w:p w:rsidR="00F37B9F" w:rsidRPr="0062702B" w:rsidRDefault="00F37B9F" w:rsidP="00E60A40">
            <w:pPr>
              <w:jc w:val="center"/>
            </w:pPr>
            <w:r w:rsidRPr="0062702B">
              <w:t xml:space="preserve">Предметные </w:t>
            </w:r>
          </w:p>
        </w:tc>
        <w:tc>
          <w:tcPr>
            <w:tcW w:w="2551" w:type="dxa"/>
          </w:tcPr>
          <w:p w:rsidR="00F37B9F" w:rsidRPr="0062702B" w:rsidRDefault="00F37B9F" w:rsidP="00E60A40">
            <w:pPr>
              <w:jc w:val="center"/>
            </w:pPr>
            <w:r w:rsidRPr="0062702B">
              <w:t xml:space="preserve">Метапредметные </w:t>
            </w:r>
          </w:p>
        </w:tc>
        <w:tc>
          <w:tcPr>
            <w:tcW w:w="1985" w:type="dxa"/>
          </w:tcPr>
          <w:p w:rsidR="00F37B9F" w:rsidRPr="0062702B" w:rsidRDefault="00F37B9F" w:rsidP="00E60A40">
            <w:pPr>
              <w:jc w:val="center"/>
            </w:pPr>
            <w:r w:rsidRPr="0062702B">
              <w:t xml:space="preserve">Личностные </w:t>
            </w:r>
          </w:p>
        </w:tc>
        <w:tc>
          <w:tcPr>
            <w:tcW w:w="2126" w:type="dxa"/>
            <w:vMerge/>
          </w:tcPr>
          <w:p w:rsidR="00F37B9F" w:rsidRPr="0062702B" w:rsidRDefault="00F37B9F" w:rsidP="00E60A40">
            <w:pPr>
              <w:jc w:val="center"/>
            </w:pPr>
          </w:p>
        </w:tc>
        <w:tc>
          <w:tcPr>
            <w:tcW w:w="1276" w:type="dxa"/>
            <w:gridSpan w:val="2"/>
            <w:vMerge/>
          </w:tcPr>
          <w:p w:rsidR="00F37B9F" w:rsidRPr="0062702B" w:rsidRDefault="00F37B9F" w:rsidP="00E60A40">
            <w:pPr>
              <w:jc w:val="center"/>
            </w:pPr>
          </w:p>
        </w:tc>
        <w:tc>
          <w:tcPr>
            <w:tcW w:w="1134" w:type="dxa"/>
            <w:vMerge/>
          </w:tcPr>
          <w:p w:rsidR="00F37B9F" w:rsidRPr="0062702B" w:rsidRDefault="00F37B9F" w:rsidP="00E60A40">
            <w:pPr>
              <w:jc w:val="center"/>
            </w:pPr>
          </w:p>
        </w:tc>
        <w:tc>
          <w:tcPr>
            <w:tcW w:w="850" w:type="dxa"/>
          </w:tcPr>
          <w:p w:rsidR="00F37B9F" w:rsidRPr="0062702B" w:rsidRDefault="00F37B9F" w:rsidP="00E60A40">
            <w:pPr>
              <w:jc w:val="center"/>
            </w:pPr>
            <w:r w:rsidRPr="0062702B">
              <w:t xml:space="preserve">План </w:t>
            </w:r>
          </w:p>
        </w:tc>
        <w:tc>
          <w:tcPr>
            <w:tcW w:w="851" w:type="dxa"/>
            <w:gridSpan w:val="2"/>
          </w:tcPr>
          <w:p w:rsidR="00F37B9F" w:rsidRPr="0062702B" w:rsidRDefault="00F37B9F" w:rsidP="00E60A40">
            <w:pPr>
              <w:jc w:val="center"/>
            </w:pPr>
            <w:r w:rsidRPr="0062702B">
              <w:t xml:space="preserve">Факт </w:t>
            </w:r>
          </w:p>
        </w:tc>
      </w:tr>
      <w:tr w:rsidR="00F37B9F" w:rsidRPr="0062702B" w:rsidTr="00E60A40">
        <w:tc>
          <w:tcPr>
            <w:tcW w:w="16268" w:type="dxa"/>
            <w:gridSpan w:val="14"/>
          </w:tcPr>
          <w:p w:rsidR="00F37B9F" w:rsidRPr="0062702B" w:rsidRDefault="00F37B9F" w:rsidP="009B1DBE">
            <w:pPr>
              <w:jc w:val="center"/>
            </w:pPr>
            <w:r w:rsidRPr="0062702B">
              <w:t xml:space="preserve">1 четверть  </w:t>
            </w:r>
            <w:r w:rsidR="0076575D" w:rsidRPr="0062702B">
              <w:t xml:space="preserve">  </w:t>
            </w:r>
            <w:r w:rsidR="009B1DBE" w:rsidRPr="0062702B">
              <w:rPr>
                <w:b/>
                <w:bCs/>
                <w:kern w:val="36"/>
              </w:rPr>
              <w:t xml:space="preserve">«Истоки родного искусства» </w:t>
            </w:r>
            <w:r w:rsidRPr="0062702B">
              <w:rPr>
                <w:rFonts w:eastAsia="Calibri"/>
                <w:b/>
                <w:bCs/>
              </w:rPr>
              <w:t xml:space="preserve"> </w:t>
            </w:r>
            <w:r w:rsidRPr="0062702B">
              <w:t>- 9 уроков</w:t>
            </w:r>
          </w:p>
        </w:tc>
      </w:tr>
      <w:tr w:rsidR="00F37B9F" w:rsidRPr="0062702B" w:rsidTr="003E4855">
        <w:tc>
          <w:tcPr>
            <w:tcW w:w="561" w:type="dxa"/>
            <w:vAlign w:val="center"/>
          </w:tcPr>
          <w:p w:rsidR="00F37B9F" w:rsidRPr="0062702B" w:rsidRDefault="00F37B9F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t xml:space="preserve"> </w:t>
            </w:r>
            <w:r w:rsidRPr="0062702B">
              <w:rPr>
                <w:b/>
              </w:rPr>
              <w:t>1</w:t>
            </w:r>
            <w:r w:rsidR="009B1DBE" w:rsidRPr="0062702B">
              <w:rPr>
                <w:b/>
              </w:rPr>
              <w:t xml:space="preserve">    </w:t>
            </w:r>
            <w:r w:rsidR="001451D7" w:rsidRPr="0062702B">
              <w:rPr>
                <w:b/>
              </w:rPr>
              <w:t xml:space="preserve"> </w:t>
            </w:r>
            <w:r w:rsidR="009B1DBE" w:rsidRPr="0062702B">
              <w:rPr>
                <w:b/>
              </w:rPr>
              <w:t>-   2</w:t>
            </w:r>
          </w:p>
        </w:tc>
        <w:tc>
          <w:tcPr>
            <w:tcW w:w="1282" w:type="dxa"/>
            <w:vAlign w:val="center"/>
          </w:tcPr>
          <w:p w:rsidR="009B1DBE" w:rsidRPr="0062702B" w:rsidRDefault="009B1DBE" w:rsidP="00E60A40">
            <w:pPr>
              <w:spacing w:before="100" w:beforeAutospacing="1" w:after="100" w:afterAutospacing="1"/>
            </w:pPr>
            <w:r w:rsidRPr="0062702B">
              <w:t xml:space="preserve">1. </w:t>
            </w:r>
            <w:r w:rsidR="0076575D" w:rsidRPr="0062702B">
              <w:t>Пейзаж родной природы.</w:t>
            </w:r>
            <w:r w:rsidRPr="0062702B">
              <w:t xml:space="preserve"> </w:t>
            </w:r>
          </w:p>
          <w:p w:rsidR="00F37B9F" w:rsidRPr="0062702B" w:rsidRDefault="009B1DBE" w:rsidP="00E60A40">
            <w:pPr>
              <w:spacing w:before="100" w:beforeAutospacing="1" w:after="100" w:afterAutospacing="1"/>
            </w:pPr>
            <w:r w:rsidRPr="0062702B">
              <w:t>2. Гармония жилья и природы</w:t>
            </w:r>
            <w:r w:rsidR="0076575D" w:rsidRPr="0062702B">
              <w:t xml:space="preserve">  </w:t>
            </w:r>
          </w:p>
        </w:tc>
        <w:tc>
          <w:tcPr>
            <w:tcW w:w="1276" w:type="dxa"/>
            <w:gridSpan w:val="2"/>
          </w:tcPr>
          <w:p w:rsidR="00F37B9F" w:rsidRPr="0062702B" w:rsidRDefault="00F37B9F" w:rsidP="00E60A40">
            <w:r w:rsidRPr="0062702B">
              <w:t>актуализации знаний и умений</w:t>
            </w:r>
          </w:p>
        </w:tc>
        <w:tc>
          <w:tcPr>
            <w:tcW w:w="2376" w:type="dxa"/>
          </w:tcPr>
          <w:p w:rsidR="00F37B9F" w:rsidRPr="0062702B" w:rsidRDefault="009B1DBE" w:rsidP="009B1DBE">
            <w:r w:rsidRPr="0062702B">
              <w:t>Характеризовать красоту природы родного края, разных климатических зон. Изображать характерные особенности пейзажа родной природы. Использовать выразительные средства живописи для создания образов природы. Изображать российскую природу (пейзаж)</w:t>
            </w:r>
          </w:p>
        </w:tc>
        <w:tc>
          <w:tcPr>
            <w:tcW w:w="2551" w:type="dxa"/>
          </w:tcPr>
          <w:p w:rsidR="00F37B9F" w:rsidRPr="0062702B" w:rsidRDefault="00AC4848" w:rsidP="00AC4848">
            <w:pPr>
              <w:spacing w:before="100" w:beforeAutospacing="1" w:after="100" w:afterAutospacing="1"/>
            </w:pPr>
            <w:r w:rsidRPr="0062702B">
              <w:t>Имеют  </w:t>
            </w:r>
            <w:proofErr w:type="gramStart"/>
            <w:r w:rsidRPr="0062702B">
              <w:t>способ-ность</w:t>
            </w:r>
            <w:proofErr w:type="gramEnd"/>
            <w:r w:rsidRPr="0062702B">
              <w:t xml:space="preserve">  к худо-жественному познанию мира. 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красоте природы в произведениях художников- пейзажистов</w:t>
            </w:r>
          </w:p>
        </w:tc>
        <w:tc>
          <w:tcPr>
            <w:tcW w:w="1985" w:type="dxa"/>
          </w:tcPr>
          <w:p w:rsidR="00F37B9F" w:rsidRPr="0062702B" w:rsidRDefault="009B1DBE" w:rsidP="003E4855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проявляют эмоционально ценностное отношение к Родине, природе.</w:t>
            </w:r>
            <w:r w:rsidR="003E4855" w:rsidRPr="0062702B">
              <w:t xml:space="preserve"> </w:t>
            </w:r>
            <w:r w:rsidRPr="0062702B">
              <w:t>Имеют мотивацию учебной деятельности,</w:t>
            </w:r>
            <w:r w:rsidR="006A5F99" w:rsidRPr="0062702B">
              <w:t xml:space="preserve">  </w:t>
            </w:r>
            <w:r w:rsidRPr="0062702B">
              <w:t>способность к эстетической оценке произведений искусства,</w:t>
            </w:r>
            <w:r w:rsidR="006A5F99" w:rsidRPr="0062702B">
              <w:t xml:space="preserve"> </w:t>
            </w:r>
            <w:r w:rsidRPr="0062702B">
              <w:t>понимают значимость предмета «Изобразительное искусство»</w:t>
            </w:r>
          </w:p>
        </w:tc>
        <w:tc>
          <w:tcPr>
            <w:tcW w:w="2126" w:type="dxa"/>
          </w:tcPr>
          <w:p w:rsidR="00F37B9F" w:rsidRPr="0062702B" w:rsidRDefault="0001133B" w:rsidP="0001133B">
            <w:r w:rsidRPr="0062702B">
              <w:t>Умеют строить понятное монологическое  высказывание; согласовывать свои действия с партнером; активно слушать одноклассников и учителя; вступать в коллективное учебное сотрудничество, принимая его условия и правила; рассуждать и находить ответы на вопросы, формулировать их</w:t>
            </w:r>
          </w:p>
        </w:tc>
        <w:tc>
          <w:tcPr>
            <w:tcW w:w="1276" w:type="dxa"/>
            <w:gridSpan w:val="2"/>
          </w:tcPr>
          <w:p w:rsidR="00F37B9F" w:rsidRPr="0062702B" w:rsidRDefault="00F37B9F" w:rsidP="00E60A40">
            <w:pPr>
              <w:jc w:val="center"/>
            </w:pPr>
            <w:r w:rsidRPr="0062702B">
              <w:t>Фронтальный опрос.</w:t>
            </w:r>
            <w:r w:rsidR="006A5F99" w:rsidRPr="0062702B">
              <w:t xml:space="preserve"> Сравнение и анализ работ обсужден</w:t>
            </w:r>
          </w:p>
        </w:tc>
        <w:tc>
          <w:tcPr>
            <w:tcW w:w="1134" w:type="dxa"/>
          </w:tcPr>
          <w:p w:rsidR="00F37B9F" w:rsidRPr="0062702B" w:rsidRDefault="00F37B9F" w:rsidP="00E60A40">
            <w:r w:rsidRPr="0062702B">
              <w:t>Подбор репродукций по теме урока.</w:t>
            </w:r>
          </w:p>
        </w:tc>
        <w:tc>
          <w:tcPr>
            <w:tcW w:w="850" w:type="dxa"/>
          </w:tcPr>
          <w:p w:rsidR="00F37B9F" w:rsidRPr="0062702B" w:rsidRDefault="009B1DBE" w:rsidP="009F1F9F">
            <w:pPr>
              <w:jc w:val="center"/>
            </w:pPr>
            <w:r w:rsidRPr="0062702B">
              <w:t xml:space="preserve">1 н     - </w:t>
            </w:r>
            <w:r w:rsidR="0001133B" w:rsidRPr="0062702B">
              <w:t xml:space="preserve">       2 н</w:t>
            </w:r>
            <w:r w:rsidRPr="0062702B">
              <w:t xml:space="preserve">       </w:t>
            </w:r>
          </w:p>
        </w:tc>
        <w:tc>
          <w:tcPr>
            <w:tcW w:w="851" w:type="dxa"/>
            <w:gridSpan w:val="2"/>
          </w:tcPr>
          <w:p w:rsidR="00F37B9F" w:rsidRPr="0062702B" w:rsidRDefault="00F37B9F" w:rsidP="00E60A40">
            <w:pPr>
              <w:jc w:val="center"/>
            </w:pPr>
          </w:p>
        </w:tc>
      </w:tr>
      <w:tr w:rsidR="00F37B9F" w:rsidRPr="0062702B" w:rsidTr="003E4855">
        <w:tc>
          <w:tcPr>
            <w:tcW w:w="561" w:type="dxa"/>
            <w:vAlign w:val="center"/>
          </w:tcPr>
          <w:p w:rsidR="00F37B9F" w:rsidRPr="0062702B" w:rsidRDefault="001451D7" w:rsidP="001451D7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</w:t>
            </w:r>
            <w:r w:rsidR="009F1F9F" w:rsidRPr="0062702B">
              <w:rPr>
                <w:b/>
              </w:rPr>
              <w:t xml:space="preserve">   -   </w:t>
            </w:r>
            <w:r w:rsidRPr="0062702B">
              <w:rPr>
                <w:b/>
              </w:rPr>
              <w:t>4</w:t>
            </w:r>
          </w:p>
        </w:tc>
        <w:tc>
          <w:tcPr>
            <w:tcW w:w="1282" w:type="dxa"/>
            <w:vAlign w:val="center"/>
          </w:tcPr>
          <w:p w:rsidR="009F1F9F" w:rsidRPr="0062702B" w:rsidRDefault="001451D7" w:rsidP="00E60A40">
            <w:pPr>
              <w:spacing w:before="100" w:beforeAutospacing="1" w:after="100" w:afterAutospacing="1"/>
            </w:pPr>
            <w:r w:rsidRPr="0062702B">
              <w:t>3</w:t>
            </w:r>
            <w:r w:rsidR="009F1F9F" w:rsidRPr="0062702B">
              <w:t>. Образ красоты человека</w:t>
            </w:r>
            <w:proofErr w:type="gramStart"/>
            <w:r w:rsidR="009F1F9F" w:rsidRPr="0062702B">
              <w:t>.Ж</w:t>
            </w:r>
            <w:proofErr w:type="gramEnd"/>
            <w:r w:rsidR="009F1F9F" w:rsidRPr="0062702B">
              <w:t xml:space="preserve">енский образ.     </w:t>
            </w:r>
          </w:p>
          <w:p w:rsidR="00F37B9F" w:rsidRPr="0062702B" w:rsidRDefault="001451D7" w:rsidP="009F1F9F">
            <w:pPr>
              <w:spacing w:before="100" w:beforeAutospacing="1" w:after="100" w:afterAutospacing="1"/>
            </w:pPr>
            <w:r w:rsidRPr="0062702B">
              <w:t>4</w:t>
            </w:r>
            <w:r w:rsidR="009F1F9F" w:rsidRPr="0062702B">
              <w:t>. Образ красоты человека</w:t>
            </w:r>
            <w:proofErr w:type="gramStart"/>
            <w:r w:rsidR="006A5F99" w:rsidRPr="0062702B">
              <w:t>.</w:t>
            </w:r>
            <w:r w:rsidR="009F1F9F" w:rsidRPr="0062702B">
              <w:t>М</w:t>
            </w:r>
            <w:proofErr w:type="gramEnd"/>
            <w:r w:rsidR="009F1F9F" w:rsidRPr="0062702B">
              <w:t>ужской образ.</w:t>
            </w:r>
          </w:p>
        </w:tc>
        <w:tc>
          <w:tcPr>
            <w:tcW w:w="1276" w:type="dxa"/>
            <w:gridSpan w:val="2"/>
          </w:tcPr>
          <w:p w:rsidR="00F37B9F" w:rsidRPr="0062702B" w:rsidRDefault="00F37B9F" w:rsidP="00E60A40">
            <w:r w:rsidRPr="0062702B">
              <w:t>актуализации знаний и умений</w:t>
            </w:r>
          </w:p>
        </w:tc>
        <w:tc>
          <w:tcPr>
            <w:tcW w:w="2376" w:type="dxa"/>
          </w:tcPr>
          <w:p w:rsidR="00F37B9F" w:rsidRPr="0062702B" w:rsidRDefault="009F1F9F" w:rsidP="00E60A40">
            <w:pPr>
              <w:spacing w:before="100" w:beforeAutospacing="1" w:after="100" w:afterAutospacing="1"/>
            </w:pPr>
            <w:r w:rsidRPr="0062702B">
              <w:t>Объяснять представление народа о красоте человека, связанное с его традициями жизни и труда. Приобретать опыт эмоционального восприятия традиционного народного костюма. Размышлять о традиционной одежде. Рассматривать женский праздничный костюм как концентрацию народных представлений об устройстве мира. Изображать мужские и женские образы в народных костюмах, используя гуашь, кисти, ножницы, бумагу, клей.</w:t>
            </w:r>
          </w:p>
        </w:tc>
        <w:tc>
          <w:tcPr>
            <w:tcW w:w="2551" w:type="dxa"/>
          </w:tcPr>
          <w:p w:rsidR="00F37B9F" w:rsidRPr="0062702B" w:rsidRDefault="00AC4848" w:rsidP="00E60A40">
            <w:r w:rsidRPr="0062702B">
              <w:t>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красоте человека в произведениях художников.</w:t>
            </w:r>
          </w:p>
        </w:tc>
        <w:tc>
          <w:tcPr>
            <w:tcW w:w="1985" w:type="dxa"/>
          </w:tcPr>
          <w:p w:rsidR="00F37B9F" w:rsidRPr="0062702B" w:rsidRDefault="006A5F99" w:rsidP="003E4855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имеют желание учиться.</w:t>
            </w:r>
            <w:r w:rsidR="003E4855" w:rsidRPr="0062702B">
              <w:t xml:space="preserve"> </w:t>
            </w:r>
            <w:r w:rsidRPr="0062702B">
              <w:t>Имеют мотивацию учебной деятельности</w:t>
            </w:r>
            <w:proofErr w:type="gramStart"/>
            <w:r w:rsidRPr="0062702B">
              <w:t>,с</w:t>
            </w:r>
            <w:proofErr w:type="gramEnd"/>
            <w:r w:rsidRPr="0062702B">
              <w:t>пособность к эстетической оценке произведений искусства, понимают значимость предмета «Изобразительное искусство» Воспринимают произведения искусства; связывают свои наблюдения из жизни с оценкой увиденного в произведениях искусства.</w:t>
            </w:r>
          </w:p>
        </w:tc>
        <w:tc>
          <w:tcPr>
            <w:tcW w:w="2126" w:type="dxa"/>
          </w:tcPr>
          <w:p w:rsidR="0001133B" w:rsidRPr="0062702B" w:rsidRDefault="0001133B" w:rsidP="0001133B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01133B" w:rsidRPr="0062702B" w:rsidRDefault="0001133B" w:rsidP="0001133B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</w:t>
            </w:r>
          </w:p>
          <w:p w:rsidR="00F37B9F" w:rsidRPr="0062702B" w:rsidRDefault="0001133B" w:rsidP="0001133B">
            <w:pPr>
              <w:spacing w:before="100" w:beforeAutospacing="1" w:after="100" w:afterAutospacing="1"/>
            </w:pPr>
            <w:r w:rsidRPr="0062702B">
              <w:t> Оценивают свою работу</w:t>
            </w:r>
          </w:p>
        </w:tc>
        <w:tc>
          <w:tcPr>
            <w:tcW w:w="1276" w:type="dxa"/>
            <w:gridSpan w:val="2"/>
          </w:tcPr>
          <w:p w:rsidR="00F37B9F" w:rsidRPr="0062702B" w:rsidRDefault="00F37B9F" w:rsidP="00E60A40">
            <w:pPr>
              <w:jc w:val="center"/>
            </w:pPr>
            <w:r w:rsidRPr="0062702B">
              <w:t>Сравнение и анализ работ обсужден</w:t>
            </w:r>
          </w:p>
        </w:tc>
        <w:tc>
          <w:tcPr>
            <w:tcW w:w="1134" w:type="dxa"/>
          </w:tcPr>
          <w:p w:rsidR="00F37B9F" w:rsidRPr="0062702B" w:rsidRDefault="00F37B9F" w:rsidP="00E60A40">
            <w:pPr>
              <w:jc w:val="center"/>
            </w:pPr>
            <w:r w:rsidRPr="0062702B">
              <w:t>Подбор репродукций по теме урока.</w:t>
            </w:r>
          </w:p>
        </w:tc>
        <w:tc>
          <w:tcPr>
            <w:tcW w:w="850" w:type="dxa"/>
          </w:tcPr>
          <w:p w:rsidR="00F37B9F" w:rsidRPr="0062702B" w:rsidRDefault="0001133B" w:rsidP="00E60A40">
            <w:pPr>
              <w:jc w:val="center"/>
            </w:pPr>
            <w:r w:rsidRPr="0062702B">
              <w:t>3 н     -        4 н</w:t>
            </w:r>
          </w:p>
        </w:tc>
        <w:tc>
          <w:tcPr>
            <w:tcW w:w="851" w:type="dxa"/>
            <w:gridSpan w:val="2"/>
          </w:tcPr>
          <w:p w:rsidR="00F37B9F" w:rsidRPr="0062702B" w:rsidRDefault="00F37B9F" w:rsidP="00E60A40">
            <w:pPr>
              <w:jc w:val="center"/>
            </w:pPr>
          </w:p>
        </w:tc>
      </w:tr>
      <w:tr w:rsidR="001451D7" w:rsidRPr="0062702B" w:rsidTr="003E4855">
        <w:trPr>
          <w:trHeight w:val="5654"/>
        </w:trPr>
        <w:tc>
          <w:tcPr>
            <w:tcW w:w="561" w:type="dxa"/>
            <w:vAlign w:val="center"/>
          </w:tcPr>
          <w:p w:rsidR="001451D7" w:rsidRPr="0062702B" w:rsidRDefault="001451D7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5</w:t>
            </w:r>
          </w:p>
        </w:tc>
        <w:tc>
          <w:tcPr>
            <w:tcW w:w="1282" w:type="dxa"/>
            <w:vAlign w:val="center"/>
          </w:tcPr>
          <w:p w:rsidR="001451D7" w:rsidRPr="0062702B" w:rsidRDefault="001451D7" w:rsidP="00E60A40">
            <w:pPr>
              <w:spacing w:before="100" w:beforeAutospacing="1" w:after="100" w:afterAutospacing="1"/>
            </w:pPr>
            <w:r w:rsidRPr="0062702B">
              <w:t>Народные праздники</w:t>
            </w:r>
          </w:p>
        </w:tc>
        <w:tc>
          <w:tcPr>
            <w:tcW w:w="1276" w:type="dxa"/>
            <w:gridSpan w:val="2"/>
          </w:tcPr>
          <w:p w:rsidR="001451D7" w:rsidRPr="0062702B" w:rsidRDefault="001451D7" w:rsidP="00E60A40">
            <w:r w:rsidRPr="0062702B">
              <w:t>актуализации знаний и умений</w:t>
            </w:r>
          </w:p>
        </w:tc>
        <w:tc>
          <w:tcPr>
            <w:tcW w:w="2376" w:type="dxa"/>
            <w:vAlign w:val="center"/>
          </w:tcPr>
          <w:p w:rsidR="001451D7" w:rsidRPr="0062702B" w:rsidRDefault="001451D7" w:rsidP="003E4855">
            <w:pPr>
              <w:spacing w:before="100" w:beforeAutospacing="1" w:after="100" w:afterAutospacing="1"/>
            </w:pPr>
            <w:r w:rsidRPr="0062702B">
              <w:t>Рассказывать о празднике как о народном образе радости и счастливой жизни, понимать роль народных праздников в жизни людей. Создавать индивидуально-композиционные работы и коллективные панно на тему народного праздника, осваивать  алгоритм выполнений коллективного панно на тему народного праздника.</w:t>
            </w:r>
          </w:p>
        </w:tc>
        <w:tc>
          <w:tcPr>
            <w:tcW w:w="2551" w:type="dxa"/>
          </w:tcPr>
          <w:p w:rsidR="001451D7" w:rsidRPr="0062702B" w:rsidRDefault="0001133B" w:rsidP="00E60A40">
            <w:r w:rsidRPr="0062702B">
              <w:t>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народных традициях в произведениях художников</w:t>
            </w:r>
          </w:p>
        </w:tc>
        <w:tc>
          <w:tcPr>
            <w:tcW w:w="1985" w:type="dxa"/>
          </w:tcPr>
          <w:p w:rsidR="001451D7" w:rsidRPr="0062702B" w:rsidRDefault="0001133B" w:rsidP="00FE5800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имеют желание учиться.</w:t>
            </w:r>
            <w:r w:rsidR="00FE5800" w:rsidRPr="0062702B">
              <w:t xml:space="preserve"> </w:t>
            </w:r>
            <w:r w:rsidRPr="0062702B">
              <w:t>Имеют мотивацию учебной деятельности</w:t>
            </w:r>
            <w:proofErr w:type="gramStart"/>
            <w:r w:rsidRPr="0062702B">
              <w:t>,с</w:t>
            </w:r>
            <w:proofErr w:type="gramEnd"/>
            <w:r w:rsidRPr="0062702B">
              <w:t>пособность к эстетической оценке народных традиций, понимают значимость исторического прошлого города</w:t>
            </w:r>
          </w:p>
        </w:tc>
        <w:tc>
          <w:tcPr>
            <w:tcW w:w="2126" w:type="dxa"/>
            <w:vAlign w:val="center"/>
          </w:tcPr>
          <w:p w:rsidR="0001133B" w:rsidRPr="0062702B" w:rsidRDefault="0001133B" w:rsidP="0001133B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01133B" w:rsidRPr="0062702B" w:rsidRDefault="0001133B" w:rsidP="0001133B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</w:t>
            </w:r>
          </w:p>
          <w:p w:rsidR="001451D7" w:rsidRPr="0062702B" w:rsidRDefault="0001133B" w:rsidP="0001133B">
            <w:pPr>
              <w:spacing w:before="100" w:beforeAutospacing="1" w:after="100" w:afterAutospacing="1"/>
            </w:pPr>
            <w:r w:rsidRPr="0062702B">
              <w:t> Оценивают свою работу</w:t>
            </w:r>
          </w:p>
        </w:tc>
        <w:tc>
          <w:tcPr>
            <w:tcW w:w="1276" w:type="dxa"/>
            <w:gridSpan w:val="2"/>
          </w:tcPr>
          <w:p w:rsidR="001451D7" w:rsidRPr="0062702B" w:rsidRDefault="001451D7" w:rsidP="00E60A40">
            <w:r w:rsidRPr="0062702B">
              <w:t>Просмотр и обсужден выполненных работ</w:t>
            </w:r>
          </w:p>
        </w:tc>
        <w:tc>
          <w:tcPr>
            <w:tcW w:w="1134" w:type="dxa"/>
          </w:tcPr>
          <w:p w:rsidR="001451D7" w:rsidRPr="0062702B" w:rsidRDefault="001451D7" w:rsidP="00E60A40">
            <w:pPr>
              <w:jc w:val="center"/>
            </w:pPr>
            <w:r w:rsidRPr="0062702B">
              <w:t>Подбор репродукций по теме урока.</w:t>
            </w:r>
          </w:p>
        </w:tc>
        <w:tc>
          <w:tcPr>
            <w:tcW w:w="850" w:type="dxa"/>
          </w:tcPr>
          <w:p w:rsidR="001451D7" w:rsidRPr="0062702B" w:rsidRDefault="00CF18FD" w:rsidP="00E60A40">
            <w:pPr>
              <w:jc w:val="center"/>
            </w:pPr>
            <w:r w:rsidRPr="0062702B">
              <w:t>5 н</w:t>
            </w:r>
          </w:p>
        </w:tc>
        <w:tc>
          <w:tcPr>
            <w:tcW w:w="851" w:type="dxa"/>
            <w:gridSpan w:val="2"/>
          </w:tcPr>
          <w:p w:rsidR="001451D7" w:rsidRPr="0062702B" w:rsidRDefault="001451D7" w:rsidP="00E60A40">
            <w:pPr>
              <w:jc w:val="center"/>
            </w:pPr>
          </w:p>
        </w:tc>
      </w:tr>
      <w:tr w:rsidR="001451D7" w:rsidRPr="0062702B" w:rsidTr="003E4855">
        <w:tc>
          <w:tcPr>
            <w:tcW w:w="561" w:type="dxa"/>
            <w:vAlign w:val="center"/>
          </w:tcPr>
          <w:p w:rsidR="001451D7" w:rsidRPr="0062702B" w:rsidRDefault="001451D7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6</w:t>
            </w:r>
          </w:p>
        </w:tc>
        <w:tc>
          <w:tcPr>
            <w:tcW w:w="1282" w:type="dxa"/>
            <w:vAlign w:val="center"/>
          </w:tcPr>
          <w:p w:rsidR="001451D7" w:rsidRPr="0062702B" w:rsidRDefault="0001133B" w:rsidP="0001133B">
            <w:pPr>
              <w:spacing w:before="100" w:beforeAutospacing="1" w:after="100" w:afterAutospacing="1"/>
            </w:pPr>
            <w:r w:rsidRPr="0062702B">
              <w:t>Деревн</w:t>
            </w:r>
            <w:proofErr w:type="gramStart"/>
            <w:r w:rsidRPr="0062702B">
              <w:t>я-</w:t>
            </w:r>
            <w:proofErr w:type="gramEnd"/>
            <w:r w:rsidRPr="0062702B">
              <w:t xml:space="preserve"> деревянный мир.</w:t>
            </w:r>
          </w:p>
        </w:tc>
        <w:tc>
          <w:tcPr>
            <w:tcW w:w="1276" w:type="dxa"/>
            <w:gridSpan w:val="2"/>
          </w:tcPr>
          <w:p w:rsidR="001451D7" w:rsidRPr="0062702B" w:rsidRDefault="001451D7" w:rsidP="00E60A40">
            <w:r w:rsidRPr="0062702B">
              <w:t>актуализации знаний и умений</w:t>
            </w:r>
          </w:p>
        </w:tc>
        <w:tc>
          <w:tcPr>
            <w:tcW w:w="2376" w:type="dxa"/>
            <w:vAlign w:val="center"/>
          </w:tcPr>
          <w:p w:rsidR="001451D7" w:rsidRPr="0062702B" w:rsidRDefault="001451D7" w:rsidP="002618E2">
            <w:pPr>
              <w:spacing w:before="100" w:beforeAutospacing="1" w:after="100" w:afterAutospacing="1"/>
            </w:pPr>
            <w:r w:rsidRPr="0062702B">
              <w:t>Рассуждать о роли природных условий в характере традиционной культуры народа,</w:t>
            </w:r>
            <w:r w:rsidR="002618E2" w:rsidRPr="0062702B">
              <w:t xml:space="preserve">            </w:t>
            </w:r>
            <w:r w:rsidRPr="0062702B">
              <w:t>Рассказывать о воплощении в конструкции и декоре избы. Объяснять конструкцию избы и назначение ее частей.</w:t>
            </w:r>
            <w:r w:rsidR="002618E2" w:rsidRPr="0062702B">
              <w:t xml:space="preserve">      </w:t>
            </w:r>
            <w:r w:rsidRPr="0062702B">
              <w:t>Понимать единство красоты и пользы. Рассказывать об украшениях избы и их пользе, храмовой архитектуре.</w:t>
            </w:r>
            <w:r w:rsidR="002618E2" w:rsidRPr="0062702B">
              <w:t xml:space="preserve"> </w:t>
            </w:r>
            <w:r w:rsidRPr="0062702B">
              <w:t>Изображать избу или моделировать ее на бумаге, используя материалы: гуашь, кисти, бумага, ножницы, клей.</w:t>
            </w:r>
            <w:r w:rsidR="002618E2" w:rsidRPr="0062702B">
              <w:t xml:space="preserve">   </w:t>
            </w:r>
            <w:r w:rsidRPr="0062702B">
              <w:t>Создавать образ традиционной деревни.</w:t>
            </w:r>
          </w:p>
        </w:tc>
        <w:tc>
          <w:tcPr>
            <w:tcW w:w="2551" w:type="dxa"/>
          </w:tcPr>
          <w:p w:rsidR="001451D7" w:rsidRPr="0062702B" w:rsidRDefault="0001133B" w:rsidP="00E60A40">
            <w:r w:rsidRPr="0062702B">
              <w:t>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красоте деревянных  построек русского зодчества</w:t>
            </w:r>
          </w:p>
        </w:tc>
        <w:tc>
          <w:tcPr>
            <w:tcW w:w="1985" w:type="dxa"/>
          </w:tcPr>
          <w:p w:rsidR="002618E2" w:rsidRPr="0062702B" w:rsidRDefault="002618E2" w:rsidP="002618E2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проявляют эмоционально ценностное отношение к Родине, природеИмеют мотивацию учебной деятельности, способность к эстетической оценке произведений русского деревянного зодчества,</w:t>
            </w:r>
          </w:p>
          <w:p w:rsidR="001451D7" w:rsidRPr="0062702B" w:rsidRDefault="002618E2" w:rsidP="002618E2">
            <w:r w:rsidRPr="0062702B">
              <w:t>,понимают значимость предмета «Изобразительное искусство»</w:t>
            </w:r>
          </w:p>
        </w:tc>
        <w:tc>
          <w:tcPr>
            <w:tcW w:w="2126" w:type="dxa"/>
            <w:vAlign w:val="center"/>
          </w:tcPr>
          <w:p w:rsidR="002618E2" w:rsidRPr="0062702B" w:rsidRDefault="002618E2" w:rsidP="002618E2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2618E2" w:rsidRPr="0062702B" w:rsidRDefault="002618E2" w:rsidP="002618E2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</w:t>
            </w:r>
          </w:p>
          <w:p w:rsidR="001451D7" w:rsidRPr="0062702B" w:rsidRDefault="002618E2" w:rsidP="002618E2">
            <w:pPr>
              <w:spacing w:before="100" w:beforeAutospacing="1" w:after="100" w:afterAutospacing="1"/>
            </w:pPr>
            <w:r w:rsidRPr="0062702B">
              <w:t> Оценивают свою работу</w:t>
            </w:r>
          </w:p>
        </w:tc>
        <w:tc>
          <w:tcPr>
            <w:tcW w:w="1276" w:type="dxa"/>
            <w:gridSpan w:val="2"/>
            <w:vAlign w:val="center"/>
          </w:tcPr>
          <w:p w:rsidR="001451D7" w:rsidRPr="0062702B" w:rsidRDefault="002618E2" w:rsidP="00E60A40">
            <w:pPr>
              <w:spacing w:before="100" w:beforeAutospacing="1" w:after="100" w:afterAutospacing="1"/>
            </w:pPr>
            <w:r w:rsidRPr="0062702B">
              <w:t>Просмотр и обсужден выполненных работ</w:t>
            </w:r>
          </w:p>
        </w:tc>
        <w:tc>
          <w:tcPr>
            <w:tcW w:w="1134" w:type="dxa"/>
          </w:tcPr>
          <w:p w:rsidR="001451D7" w:rsidRPr="0062702B" w:rsidRDefault="001451D7" w:rsidP="002D7E9A">
            <w:r w:rsidRPr="0062702B">
              <w:t xml:space="preserve">Принести книжки о животных с яркими иллюстрациями </w:t>
            </w:r>
          </w:p>
        </w:tc>
        <w:tc>
          <w:tcPr>
            <w:tcW w:w="850" w:type="dxa"/>
          </w:tcPr>
          <w:p w:rsidR="001451D7" w:rsidRPr="0062702B" w:rsidRDefault="00CF18FD" w:rsidP="00E60A40">
            <w:pPr>
              <w:jc w:val="center"/>
            </w:pPr>
            <w:r w:rsidRPr="0062702B">
              <w:t>6 н</w:t>
            </w:r>
          </w:p>
        </w:tc>
        <w:tc>
          <w:tcPr>
            <w:tcW w:w="851" w:type="dxa"/>
            <w:gridSpan w:val="2"/>
          </w:tcPr>
          <w:p w:rsidR="001451D7" w:rsidRPr="0062702B" w:rsidRDefault="001451D7" w:rsidP="00E60A40">
            <w:pPr>
              <w:jc w:val="center"/>
            </w:pPr>
          </w:p>
        </w:tc>
      </w:tr>
      <w:tr w:rsidR="001451D7" w:rsidRPr="0062702B" w:rsidTr="003E4855">
        <w:tc>
          <w:tcPr>
            <w:tcW w:w="561" w:type="dxa"/>
            <w:vAlign w:val="center"/>
          </w:tcPr>
          <w:p w:rsidR="006924B8" w:rsidRPr="0062702B" w:rsidRDefault="001451D7" w:rsidP="006924B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7</w:t>
            </w:r>
            <w:r w:rsidR="006924B8" w:rsidRPr="0062702B">
              <w:rPr>
                <w:b/>
              </w:rPr>
              <w:t xml:space="preserve"> </w:t>
            </w:r>
          </w:p>
          <w:p w:rsidR="001451D7" w:rsidRPr="0062702B" w:rsidRDefault="001451D7" w:rsidP="006924B8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282" w:type="dxa"/>
            <w:vAlign w:val="center"/>
          </w:tcPr>
          <w:p w:rsidR="002618E2" w:rsidRPr="0062702B" w:rsidRDefault="004B0394" w:rsidP="002618E2">
            <w:pPr>
              <w:spacing w:before="100" w:beforeAutospacing="1" w:after="100" w:afterAutospacing="1"/>
            </w:pPr>
            <w:r w:rsidRPr="0062702B">
              <w:t xml:space="preserve">Практическая работа </w:t>
            </w:r>
            <w:r w:rsidRPr="0062702B">
              <w:rPr>
                <w:b/>
              </w:rPr>
              <w:t>№</w:t>
            </w:r>
            <w:r w:rsidRPr="0062702B">
              <w:t>1 за 1 четверть «</w:t>
            </w:r>
            <w:r w:rsidR="002618E2" w:rsidRPr="0062702B">
              <w:t>Родной угол</w:t>
            </w:r>
            <w:r w:rsidRPr="0062702B">
              <w:t>»</w:t>
            </w:r>
            <w:r w:rsidR="002618E2" w:rsidRPr="0062702B">
              <w:t xml:space="preserve"> </w:t>
            </w:r>
          </w:p>
          <w:p w:rsidR="001451D7" w:rsidRPr="0062702B" w:rsidRDefault="001451D7" w:rsidP="002618E2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</w:tcPr>
          <w:p w:rsidR="001451D7" w:rsidRPr="0062702B" w:rsidRDefault="009F291D" w:rsidP="009F291D">
            <w:r w:rsidRPr="0062702B">
              <w:t>Закрепление знаний</w:t>
            </w:r>
          </w:p>
        </w:tc>
        <w:tc>
          <w:tcPr>
            <w:tcW w:w="2376" w:type="dxa"/>
          </w:tcPr>
          <w:p w:rsidR="001451D7" w:rsidRPr="0062702B" w:rsidRDefault="002618E2" w:rsidP="00E60A40">
            <w:pPr>
              <w:spacing w:before="100" w:beforeAutospacing="1" w:after="100" w:afterAutospacing="1"/>
            </w:pPr>
            <w:r w:rsidRPr="0062702B">
              <w:t>Воспринимать и эстетически переживать красоту родного города-Самары, Рассказывать об архитектурных памятниках города. Графически изображать памятники родного города, используя материалы: тушь, кисти, бумагу или мелки.</w:t>
            </w:r>
          </w:p>
        </w:tc>
        <w:tc>
          <w:tcPr>
            <w:tcW w:w="2551" w:type="dxa"/>
          </w:tcPr>
          <w:p w:rsidR="001451D7" w:rsidRPr="0062702B" w:rsidRDefault="006924B8" w:rsidP="00E60A40">
            <w:r w:rsidRPr="0062702B">
              <w:t>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красоте памятников старой Казани.</w:t>
            </w:r>
          </w:p>
        </w:tc>
        <w:tc>
          <w:tcPr>
            <w:tcW w:w="1985" w:type="dxa"/>
          </w:tcPr>
          <w:p w:rsidR="001451D7" w:rsidRPr="0062702B" w:rsidRDefault="002618E2" w:rsidP="002618E2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имеют желание учиться.                   Имеют мотивацию учебной деятельности, понимают значимость предмета «Изобразительное искусство»</w:t>
            </w:r>
            <w:r w:rsidRPr="0062702B">
              <w:br/>
              <w:t xml:space="preserve">Связывают свои наблюдения архитектуры родного </w:t>
            </w:r>
            <w:proofErr w:type="gramStart"/>
            <w:r w:rsidRPr="0062702B">
              <w:t>края</w:t>
            </w:r>
            <w:proofErr w:type="gramEnd"/>
            <w:r w:rsidRPr="0062702B">
              <w:t xml:space="preserve"> с оценкой увиденного в произведениях</w:t>
            </w:r>
          </w:p>
        </w:tc>
        <w:tc>
          <w:tcPr>
            <w:tcW w:w="2126" w:type="dxa"/>
          </w:tcPr>
          <w:p w:rsidR="006924B8" w:rsidRPr="0062702B" w:rsidRDefault="006924B8" w:rsidP="006924B8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6924B8" w:rsidRPr="0062702B" w:rsidRDefault="006924B8" w:rsidP="006924B8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</w:t>
            </w:r>
          </w:p>
          <w:p w:rsidR="001451D7" w:rsidRPr="0062702B" w:rsidRDefault="006924B8" w:rsidP="006924B8">
            <w:r w:rsidRPr="0062702B">
              <w:t> Оценивают свою работу</w:t>
            </w:r>
          </w:p>
        </w:tc>
        <w:tc>
          <w:tcPr>
            <w:tcW w:w="1276" w:type="dxa"/>
            <w:gridSpan w:val="2"/>
          </w:tcPr>
          <w:p w:rsidR="001451D7" w:rsidRPr="0062702B" w:rsidRDefault="001451D7" w:rsidP="00E60A40">
            <w:r w:rsidRPr="0062702B">
              <w:t>Опрос, просмотр и анализ работ.</w:t>
            </w:r>
          </w:p>
        </w:tc>
        <w:tc>
          <w:tcPr>
            <w:tcW w:w="1134" w:type="dxa"/>
          </w:tcPr>
          <w:p w:rsidR="001451D7" w:rsidRPr="0062702B" w:rsidRDefault="001451D7" w:rsidP="00E60A40">
            <w:r w:rsidRPr="0062702B">
              <w:t xml:space="preserve">Подгот вопросы к викторине по содержанию учебного материала </w:t>
            </w:r>
            <w:r w:rsidR="002D7E9A" w:rsidRPr="0062702B">
              <w:t xml:space="preserve">в </w:t>
            </w:r>
            <w:r w:rsidRPr="0062702B">
              <w:t>четверти.</w:t>
            </w:r>
          </w:p>
        </w:tc>
        <w:tc>
          <w:tcPr>
            <w:tcW w:w="850" w:type="dxa"/>
          </w:tcPr>
          <w:p w:rsidR="00CF18FD" w:rsidRPr="0062702B" w:rsidRDefault="00CF18FD" w:rsidP="00E60A40">
            <w:pPr>
              <w:jc w:val="center"/>
            </w:pPr>
            <w:r w:rsidRPr="0062702B">
              <w:t>7 н</w:t>
            </w:r>
          </w:p>
          <w:p w:rsidR="001451D7" w:rsidRPr="0062702B" w:rsidRDefault="001451D7" w:rsidP="00E60A40">
            <w:pPr>
              <w:jc w:val="center"/>
            </w:pPr>
          </w:p>
        </w:tc>
        <w:tc>
          <w:tcPr>
            <w:tcW w:w="851" w:type="dxa"/>
            <w:gridSpan w:val="2"/>
          </w:tcPr>
          <w:p w:rsidR="001451D7" w:rsidRPr="0062702B" w:rsidRDefault="001451D7" w:rsidP="00E60A40">
            <w:pPr>
              <w:jc w:val="center"/>
              <w:rPr>
                <w:rFonts w:eastAsia="Calibri"/>
              </w:rPr>
            </w:pPr>
          </w:p>
        </w:tc>
      </w:tr>
      <w:tr w:rsidR="00D762EE" w:rsidRPr="0062702B" w:rsidTr="003E4855">
        <w:tc>
          <w:tcPr>
            <w:tcW w:w="561" w:type="dxa"/>
            <w:vAlign w:val="center"/>
          </w:tcPr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8</w:t>
            </w:r>
          </w:p>
        </w:tc>
        <w:tc>
          <w:tcPr>
            <w:tcW w:w="1282" w:type="dxa"/>
            <w:vAlign w:val="center"/>
          </w:tcPr>
          <w:p w:rsidR="00D762EE" w:rsidRPr="0062702B" w:rsidRDefault="00D762EE" w:rsidP="004B0394">
            <w:pPr>
              <w:spacing w:before="100" w:beforeAutospacing="1" w:after="100" w:afterAutospacing="1"/>
            </w:pPr>
            <w:r w:rsidRPr="0062702B">
              <w:rPr>
                <w:b/>
              </w:rPr>
              <w:t>Памятники старой Казани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r w:rsidRPr="0062702B">
              <w:t>закрепление знаний</w:t>
            </w:r>
          </w:p>
        </w:tc>
        <w:tc>
          <w:tcPr>
            <w:tcW w:w="2376" w:type="dxa"/>
          </w:tcPr>
          <w:p w:rsidR="00D762EE" w:rsidRPr="0062702B" w:rsidRDefault="00D762EE" w:rsidP="00E60A40">
            <w:pPr>
              <w:spacing w:before="100" w:beforeAutospacing="1" w:after="100" w:afterAutospacing="1"/>
            </w:pPr>
            <w:r w:rsidRPr="0062702B">
              <w:t>Воспринимать и эстетически переживать красоту родного города-Самары, Рассказывать об архитектурных памятниках города. Графически изображать памятники родного города, используя материалы: тушь, кисти, бумагу или мелки.</w:t>
            </w:r>
          </w:p>
        </w:tc>
        <w:tc>
          <w:tcPr>
            <w:tcW w:w="2551" w:type="dxa"/>
          </w:tcPr>
          <w:p w:rsidR="00D762EE" w:rsidRPr="0062702B" w:rsidRDefault="00D762EE" w:rsidP="00E60A40">
            <w:r w:rsidRPr="0062702B">
              <w:t>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красоте памятников старой Казани.</w:t>
            </w:r>
          </w:p>
        </w:tc>
        <w:tc>
          <w:tcPr>
            <w:tcW w:w="1985" w:type="dxa"/>
          </w:tcPr>
          <w:p w:rsidR="00D762EE" w:rsidRPr="0062702B" w:rsidRDefault="00D762EE" w:rsidP="00E60A40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имеют желание учиться.                   Имеют мотивацию учебной деятельности, понимают значимость предмета «Изобразительное искусство»</w:t>
            </w:r>
            <w:r w:rsidRPr="0062702B">
              <w:br/>
              <w:t xml:space="preserve">Связывают свои наблюдения архитектуры родного </w:t>
            </w:r>
            <w:proofErr w:type="gramStart"/>
            <w:r w:rsidRPr="0062702B">
              <w:t>края</w:t>
            </w:r>
            <w:proofErr w:type="gramEnd"/>
            <w:r w:rsidRPr="0062702B">
              <w:t xml:space="preserve"> с оценкой увиденного в произведениях</w:t>
            </w:r>
          </w:p>
        </w:tc>
        <w:tc>
          <w:tcPr>
            <w:tcW w:w="2126" w:type="dxa"/>
          </w:tcPr>
          <w:p w:rsidR="00D762EE" w:rsidRPr="0062702B" w:rsidRDefault="00D762EE" w:rsidP="00E60A40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D762EE" w:rsidRPr="0062702B" w:rsidRDefault="00D762EE" w:rsidP="00E60A40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</w:t>
            </w:r>
          </w:p>
          <w:p w:rsidR="00D762EE" w:rsidRPr="0062702B" w:rsidRDefault="00D762EE" w:rsidP="00E60A40">
            <w:r w:rsidRPr="0062702B">
              <w:t> Оценивают свою работу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CF18FD">
            <w:r w:rsidRPr="0062702B">
              <w:t>Подведение итогов работы.</w:t>
            </w:r>
          </w:p>
        </w:tc>
        <w:tc>
          <w:tcPr>
            <w:tcW w:w="1134" w:type="dxa"/>
          </w:tcPr>
          <w:p w:rsidR="00D762EE" w:rsidRPr="0062702B" w:rsidRDefault="00D762EE" w:rsidP="00E60A40">
            <w:r w:rsidRPr="0062702B">
              <w:t>Суметь выразить свою творческую фантазию в художественное воплощение</w:t>
            </w:r>
          </w:p>
        </w:tc>
        <w:tc>
          <w:tcPr>
            <w:tcW w:w="850" w:type="dxa"/>
          </w:tcPr>
          <w:p w:rsidR="00D762EE" w:rsidRPr="0062702B" w:rsidRDefault="00D762EE" w:rsidP="00E60A40">
            <w:pPr>
              <w:jc w:val="center"/>
            </w:pPr>
            <w:r w:rsidRPr="0062702B">
              <w:t>8 н</w:t>
            </w:r>
          </w:p>
        </w:tc>
        <w:tc>
          <w:tcPr>
            <w:tcW w:w="851" w:type="dxa"/>
            <w:gridSpan w:val="2"/>
          </w:tcPr>
          <w:p w:rsidR="00D762EE" w:rsidRPr="0062702B" w:rsidRDefault="00D762EE" w:rsidP="00E60A40">
            <w:pPr>
              <w:jc w:val="center"/>
              <w:rPr>
                <w:rFonts w:eastAsia="Calibri"/>
              </w:rPr>
            </w:pPr>
          </w:p>
        </w:tc>
      </w:tr>
      <w:tr w:rsidR="00D762EE" w:rsidRPr="0062702B" w:rsidTr="003E4855">
        <w:tc>
          <w:tcPr>
            <w:tcW w:w="561" w:type="dxa"/>
          </w:tcPr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9</w:t>
            </w:r>
          </w:p>
          <w:p w:rsidR="00D762EE" w:rsidRPr="0062702B" w:rsidRDefault="00D762EE" w:rsidP="00E60A40">
            <w:pPr>
              <w:jc w:val="both"/>
            </w:pPr>
          </w:p>
        </w:tc>
        <w:tc>
          <w:tcPr>
            <w:tcW w:w="1282" w:type="dxa"/>
          </w:tcPr>
          <w:p w:rsidR="00D762EE" w:rsidRPr="0062702B" w:rsidRDefault="00D762EE" w:rsidP="00E60A40">
            <w:pPr>
              <w:spacing w:before="100" w:beforeAutospacing="1" w:after="100" w:afterAutospacing="1"/>
            </w:pPr>
            <w:r w:rsidRPr="0062702B">
              <w:t>Памятники старой Казани.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r w:rsidRPr="0062702B">
              <w:t>открытие новых знаний;</w:t>
            </w:r>
          </w:p>
          <w:p w:rsidR="00D762EE" w:rsidRPr="0062702B" w:rsidRDefault="00D762EE" w:rsidP="00E60A40"/>
        </w:tc>
        <w:tc>
          <w:tcPr>
            <w:tcW w:w="2376" w:type="dxa"/>
          </w:tcPr>
          <w:p w:rsidR="00D762EE" w:rsidRPr="0062702B" w:rsidRDefault="00D762EE" w:rsidP="00E60A40">
            <w:pPr>
              <w:spacing w:before="100" w:beforeAutospacing="1" w:after="100" w:afterAutospacing="1"/>
            </w:pPr>
            <w:r w:rsidRPr="0062702B">
              <w:t>Воспринимать и эстетически переживать красоту родного города-Самары, Рассказывать об архитектурных памятниках города. Графически изображать памятники родного города, используя материалы: тушь, кисти, бумагу или мелки.</w:t>
            </w:r>
          </w:p>
        </w:tc>
        <w:tc>
          <w:tcPr>
            <w:tcW w:w="2551" w:type="dxa"/>
          </w:tcPr>
          <w:p w:rsidR="00D762EE" w:rsidRPr="0062702B" w:rsidRDefault="00D762EE" w:rsidP="00E60A40">
            <w:r w:rsidRPr="0062702B">
              <w:t>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красоте памятников старой Казани.</w:t>
            </w:r>
          </w:p>
        </w:tc>
        <w:tc>
          <w:tcPr>
            <w:tcW w:w="1985" w:type="dxa"/>
          </w:tcPr>
          <w:p w:rsidR="00D762EE" w:rsidRPr="0062702B" w:rsidRDefault="00D762EE" w:rsidP="00E60A40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имеют желание учиться.                   Имеют мотивацию учебной деятельности, понимают значимость предмета «Изобразительное искусство»</w:t>
            </w:r>
            <w:r w:rsidRPr="0062702B">
              <w:br/>
              <w:t xml:space="preserve">Связывают свои наблюдения архитектуры родного </w:t>
            </w:r>
            <w:proofErr w:type="gramStart"/>
            <w:r w:rsidRPr="0062702B">
              <w:t>края</w:t>
            </w:r>
            <w:proofErr w:type="gramEnd"/>
            <w:r w:rsidRPr="0062702B">
              <w:t xml:space="preserve"> с оценкой увиденного в произведениях</w:t>
            </w:r>
          </w:p>
        </w:tc>
        <w:tc>
          <w:tcPr>
            <w:tcW w:w="2126" w:type="dxa"/>
          </w:tcPr>
          <w:p w:rsidR="00D762EE" w:rsidRPr="0062702B" w:rsidRDefault="00D762EE" w:rsidP="00E60A40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D762EE" w:rsidRPr="0062702B" w:rsidRDefault="00D762EE" w:rsidP="00E60A40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</w:t>
            </w:r>
          </w:p>
          <w:p w:rsidR="00D762EE" w:rsidRPr="0062702B" w:rsidRDefault="00D762EE" w:rsidP="00E60A40">
            <w:r w:rsidRPr="0062702B">
              <w:t> Оценивают свою работу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r w:rsidRPr="0062702B">
              <w:t>Оценить творчество рассказ об окружающем мире и умение передать это в рисунке.</w:t>
            </w:r>
          </w:p>
        </w:tc>
        <w:tc>
          <w:tcPr>
            <w:tcW w:w="1134" w:type="dxa"/>
          </w:tcPr>
          <w:p w:rsidR="00D762EE" w:rsidRPr="0062702B" w:rsidRDefault="00D762EE" w:rsidP="00E60A40">
            <w:r w:rsidRPr="0062702B">
              <w:t>Суметь выразить свою творческую фантазию в художественное воплощение</w:t>
            </w:r>
          </w:p>
        </w:tc>
        <w:tc>
          <w:tcPr>
            <w:tcW w:w="850" w:type="dxa"/>
          </w:tcPr>
          <w:p w:rsidR="00D762EE" w:rsidRPr="0062702B" w:rsidRDefault="00D762EE" w:rsidP="00E60A40">
            <w:pPr>
              <w:jc w:val="center"/>
            </w:pPr>
            <w:r w:rsidRPr="0062702B">
              <w:t>9 н</w:t>
            </w:r>
          </w:p>
        </w:tc>
        <w:tc>
          <w:tcPr>
            <w:tcW w:w="851" w:type="dxa"/>
            <w:gridSpan w:val="2"/>
          </w:tcPr>
          <w:p w:rsidR="00D762EE" w:rsidRPr="0062702B" w:rsidRDefault="00D762EE" w:rsidP="00E60A40">
            <w:pPr>
              <w:jc w:val="center"/>
              <w:rPr>
                <w:rFonts w:eastAsia="Calibri"/>
              </w:rPr>
            </w:pPr>
          </w:p>
        </w:tc>
      </w:tr>
      <w:tr w:rsidR="00D762EE" w:rsidRPr="0062702B" w:rsidTr="00E60A40">
        <w:tc>
          <w:tcPr>
            <w:tcW w:w="16268" w:type="dxa"/>
            <w:gridSpan w:val="14"/>
          </w:tcPr>
          <w:p w:rsidR="00D762EE" w:rsidRPr="0062702B" w:rsidRDefault="00D762EE" w:rsidP="00CF18FD">
            <w:pPr>
              <w:jc w:val="center"/>
            </w:pPr>
            <w:r w:rsidRPr="0062702B">
              <w:rPr>
                <w:b/>
                <w:bCs/>
              </w:rPr>
              <w:t xml:space="preserve">2 четверть  </w:t>
            </w:r>
            <w:r w:rsidRPr="0062702B">
              <w:rPr>
                <w:b/>
                <w:bCs/>
                <w:kern w:val="36"/>
              </w:rPr>
              <w:t xml:space="preserve">«Древние города нашей земли» </w:t>
            </w:r>
            <w:r w:rsidRPr="0062702B">
              <w:rPr>
                <w:b/>
                <w:bCs/>
              </w:rPr>
              <w:t xml:space="preserve"> -7 уроков</w:t>
            </w:r>
          </w:p>
        </w:tc>
      </w:tr>
      <w:tr w:rsidR="00D762EE" w:rsidRPr="0062702B" w:rsidTr="00FE5800">
        <w:tc>
          <w:tcPr>
            <w:tcW w:w="561" w:type="dxa"/>
          </w:tcPr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10</w:t>
            </w:r>
          </w:p>
          <w:p w:rsidR="00D762EE" w:rsidRPr="0062702B" w:rsidRDefault="00D762EE" w:rsidP="00E60A40">
            <w:pPr>
              <w:jc w:val="both"/>
            </w:pPr>
          </w:p>
        </w:tc>
        <w:tc>
          <w:tcPr>
            <w:tcW w:w="1282" w:type="dxa"/>
          </w:tcPr>
          <w:p w:rsidR="00D762EE" w:rsidRPr="0062702B" w:rsidRDefault="00D762EE" w:rsidP="00E60A40">
            <w:r w:rsidRPr="0062702B">
              <w:t>Древнерусский город - крепость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r w:rsidRPr="0062702B">
              <w:t>актуализации знаний и умений</w:t>
            </w:r>
          </w:p>
        </w:tc>
        <w:tc>
          <w:tcPr>
            <w:tcW w:w="2376" w:type="dxa"/>
          </w:tcPr>
          <w:p w:rsidR="00D762EE" w:rsidRPr="0062702B" w:rsidRDefault="00D762EE" w:rsidP="00E60A40">
            <w:r w:rsidRPr="0062702B">
              <w:t>Характеризовать образ древнего русского города. Объяснять значение выбора места для постройки города. Описывать крепостные стены и башни. Знакомиться с картинами русских художников. Создавать макет древнерусского города.</w:t>
            </w:r>
          </w:p>
        </w:tc>
        <w:tc>
          <w:tcPr>
            <w:tcW w:w="2551" w:type="dxa"/>
          </w:tcPr>
          <w:p w:rsidR="00D762EE" w:rsidRPr="0062702B" w:rsidRDefault="00D762EE" w:rsidP="00E60A40">
            <w:r w:rsidRPr="0062702B">
              <w:t>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красоте  деревянных построек русского зодчества</w:t>
            </w:r>
          </w:p>
        </w:tc>
        <w:tc>
          <w:tcPr>
            <w:tcW w:w="1985" w:type="dxa"/>
          </w:tcPr>
          <w:p w:rsidR="00D762EE" w:rsidRPr="0062702B" w:rsidRDefault="00D762EE" w:rsidP="00E60A40">
            <w:r w:rsidRPr="0062702B">
              <w:t>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красоте  деревянных построек русского зодчества</w:t>
            </w:r>
          </w:p>
        </w:tc>
        <w:tc>
          <w:tcPr>
            <w:tcW w:w="2126" w:type="dxa"/>
          </w:tcPr>
          <w:p w:rsidR="00D762EE" w:rsidRPr="0062702B" w:rsidRDefault="00D762EE" w:rsidP="00FE5800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проявляют эмоционально ценностное отношение к культуре древней Руси.</w:t>
            </w:r>
            <w:r w:rsidR="00FE5800" w:rsidRPr="0062702B">
              <w:t xml:space="preserve"> </w:t>
            </w:r>
            <w:r w:rsidRPr="0062702B">
              <w:t>Имеют мотивацию учебной деятельности,</w:t>
            </w:r>
            <w:r w:rsidR="00FE5800" w:rsidRPr="0062702B">
              <w:t xml:space="preserve"> </w:t>
            </w:r>
            <w:r w:rsidRPr="0062702B">
              <w:t>способность к эстетической оценке произведений русского деревянного зодчества,</w:t>
            </w:r>
            <w:r w:rsidR="00E60A40" w:rsidRPr="0062702B">
              <w:t xml:space="preserve"> </w:t>
            </w:r>
            <w:r w:rsidRPr="0062702B">
              <w:t>понимают значимость предмета «Изобразительное искусство»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r w:rsidRPr="0062702B">
              <w:t>Оценить творчество рассказа об окружающем мире и умение передать это в рисунке.</w:t>
            </w:r>
          </w:p>
        </w:tc>
        <w:tc>
          <w:tcPr>
            <w:tcW w:w="1134" w:type="dxa"/>
          </w:tcPr>
          <w:p w:rsidR="00D762EE" w:rsidRPr="0062702B" w:rsidRDefault="00D762EE" w:rsidP="00D762EE">
            <w:r w:rsidRPr="0062702B">
              <w:t xml:space="preserve">Подбор иллюстраций    </w:t>
            </w:r>
          </w:p>
        </w:tc>
        <w:tc>
          <w:tcPr>
            <w:tcW w:w="992" w:type="dxa"/>
            <w:gridSpan w:val="2"/>
          </w:tcPr>
          <w:p w:rsidR="00D762EE" w:rsidRPr="0062702B" w:rsidRDefault="00D762EE" w:rsidP="00B91246">
            <w:pPr>
              <w:jc w:val="center"/>
            </w:pPr>
            <w:r w:rsidRPr="0062702B">
              <w:t>10 н</w:t>
            </w:r>
          </w:p>
        </w:tc>
        <w:tc>
          <w:tcPr>
            <w:tcW w:w="709" w:type="dxa"/>
          </w:tcPr>
          <w:p w:rsidR="00D762EE" w:rsidRPr="0062702B" w:rsidRDefault="00D762EE" w:rsidP="00E60A40">
            <w:pPr>
              <w:jc w:val="center"/>
            </w:pPr>
          </w:p>
        </w:tc>
      </w:tr>
      <w:tr w:rsidR="00D762EE" w:rsidRPr="0062702B" w:rsidTr="00FE5800">
        <w:tc>
          <w:tcPr>
            <w:tcW w:w="561" w:type="dxa"/>
            <w:vAlign w:val="center"/>
          </w:tcPr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11</w:t>
            </w:r>
          </w:p>
        </w:tc>
        <w:tc>
          <w:tcPr>
            <w:tcW w:w="1282" w:type="dxa"/>
            <w:vAlign w:val="center"/>
          </w:tcPr>
          <w:p w:rsidR="00D762EE" w:rsidRPr="0062702B" w:rsidRDefault="00D762EE" w:rsidP="00E60A40">
            <w:pPr>
              <w:spacing w:before="100" w:beforeAutospacing="1" w:after="100" w:afterAutospacing="1"/>
            </w:pPr>
            <w:r w:rsidRPr="0062702B">
              <w:t>Древние соборы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r w:rsidRPr="0062702B">
              <w:t>актуализации знаний и умений</w:t>
            </w:r>
          </w:p>
        </w:tc>
        <w:tc>
          <w:tcPr>
            <w:tcW w:w="2376" w:type="dxa"/>
          </w:tcPr>
          <w:p w:rsidR="00D762EE" w:rsidRPr="0062702B" w:rsidRDefault="00D762EE" w:rsidP="00E60A40">
            <w:r w:rsidRPr="0062702B">
              <w:t>Составлять рассказ о соборах как о святыни города, воплощении красоты, могущества и силы государства. Раскрывать особенности конструирования и символики древнерусского каменного храма, объяснять смысловое значение его частей. Создавать макет города с помощью лепки</w:t>
            </w:r>
          </w:p>
        </w:tc>
        <w:tc>
          <w:tcPr>
            <w:tcW w:w="2551" w:type="dxa"/>
          </w:tcPr>
          <w:p w:rsidR="00D762EE" w:rsidRPr="0062702B" w:rsidRDefault="00D762EE" w:rsidP="00D762EE">
            <w:pPr>
              <w:spacing w:before="100" w:beforeAutospacing="1" w:after="100" w:afterAutospacing="1"/>
            </w:pPr>
            <w:r w:rsidRPr="0062702B">
              <w:t>Имеют способность к художественному познанию мира, Осуществляют поиск существенной информации (из рассказов учителя, родителей, из собственного жизненного опыта) о храмах Руси.</w:t>
            </w:r>
          </w:p>
          <w:p w:rsidR="00D762EE" w:rsidRPr="0062702B" w:rsidRDefault="00D762EE" w:rsidP="00D762EE">
            <w:r w:rsidRPr="0062702B">
              <w:t>Умеют применять полученные знания в собственной художественно- творческой деятельности.</w:t>
            </w:r>
          </w:p>
        </w:tc>
        <w:tc>
          <w:tcPr>
            <w:tcW w:w="1985" w:type="dxa"/>
          </w:tcPr>
          <w:p w:rsidR="00D762EE" w:rsidRPr="0062702B" w:rsidRDefault="00D762EE" w:rsidP="00FE5800">
            <w:pPr>
              <w:spacing w:before="100" w:beforeAutospacing="1" w:after="100" w:afterAutospacing="1"/>
            </w:pPr>
            <w:r w:rsidRPr="0062702B">
              <w:t xml:space="preserve">Понимают </w:t>
            </w:r>
            <w:proofErr w:type="gramStart"/>
            <w:r w:rsidRPr="0062702B">
              <w:t>зна-чение</w:t>
            </w:r>
            <w:proofErr w:type="gramEnd"/>
            <w:r w:rsidRPr="0062702B">
              <w:t xml:space="preserve"> знаний для человека и принимают его; проявляют эмоционально ценностное от-ношение к культуре древ-ней Руси.</w:t>
            </w:r>
            <w:r w:rsidR="00FE5800" w:rsidRPr="0062702B">
              <w:t xml:space="preserve"> </w:t>
            </w:r>
            <w:r w:rsidRPr="0062702B">
              <w:t>Имеют мотивацию учебной деятельности,</w:t>
            </w:r>
            <w:r w:rsidR="00FE5800" w:rsidRPr="0062702B">
              <w:t xml:space="preserve"> </w:t>
            </w:r>
            <w:r w:rsidRPr="0062702B">
              <w:t>способность к эстетической оценке произведений  русской живописи, понимают значимость предмета «Изобразительное искусство</w:t>
            </w:r>
          </w:p>
        </w:tc>
        <w:tc>
          <w:tcPr>
            <w:tcW w:w="2126" w:type="dxa"/>
          </w:tcPr>
          <w:p w:rsidR="00D762EE" w:rsidRPr="0062702B" w:rsidRDefault="00D762EE" w:rsidP="00FE5800">
            <w:pPr>
              <w:spacing w:before="100" w:beforeAutospacing="1" w:after="100" w:afterAutospacing="1"/>
            </w:pPr>
            <w:r w:rsidRPr="0062702B">
              <w:t xml:space="preserve">Принимают и сохраняют учебную задачу; осознают недостаточность своих </w:t>
            </w:r>
            <w:r w:rsidR="00FE5800" w:rsidRPr="0062702B">
              <w:t xml:space="preserve">знаний. </w:t>
            </w:r>
            <w:r w:rsidRPr="0062702B">
              <w:t>Составляют план и последовательность действий. Адекватно оценивают свою работу и работу своих одноклассников.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r w:rsidRPr="0062702B">
              <w:t>Вырезание из бумаги геометрических форм и оценивание их.</w:t>
            </w:r>
          </w:p>
        </w:tc>
        <w:tc>
          <w:tcPr>
            <w:tcW w:w="1134" w:type="dxa"/>
          </w:tcPr>
          <w:p w:rsidR="00D762EE" w:rsidRPr="0062702B" w:rsidRDefault="00D762EE" w:rsidP="00D762EE">
            <w:r w:rsidRPr="0062702B">
              <w:t xml:space="preserve">Подбор иллюстраций    </w:t>
            </w:r>
          </w:p>
        </w:tc>
        <w:tc>
          <w:tcPr>
            <w:tcW w:w="992" w:type="dxa"/>
            <w:gridSpan w:val="2"/>
          </w:tcPr>
          <w:p w:rsidR="00D762EE" w:rsidRPr="0062702B" w:rsidRDefault="00D762EE" w:rsidP="00E60A40">
            <w:pPr>
              <w:jc w:val="center"/>
            </w:pPr>
            <w:r w:rsidRPr="0062702B">
              <w:t>11 н</w:t>
            </w:r>
          </w:p>
        </w:tc>
        <w:tc>
          <w:tcPr>
            <w:tcW w:w="709" w:type="dxa"/>
          </w:tcPr>
          <w:p w:rsidR="00D762EE" w:rsidRPr="0062702B" w:rsidRDefault="00D762EE" w:rsidP="00D762EE">
            <w:pPr>
              <w:jc w:val="center"/>
            </w:pPr>
          </w:p>
        </w:tc>
      </w:tr>
      <w:tr w:rsidR="00D762EE" w:rsidRPr="0062702B" w:rsidTr="00FE5800">
        <w:tc>
          <w:tcPr>
            <w:tcW w:w="561" w:type="dxa"/>
            <w:vAlign w:val="center"/>
          </w:tcPr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12</w:t>
            </w:r>
          </w:p>
        </w:tc>
        <w:tc>
          <w:tcPr>
            <w:tcW w:w="1282" w:type="dxa"/>
            <w:vAlign w:val="center"/>
          </w:tcPr>
          <w:p w:rsidR="00D762EE" w:rsidRPr="0062702B" w:rsidRDefault="00D762EE" w:rsidP="00E60A40">
            <w:pPr>
              <w:spacing w:before="100" w:beforeAutospacing="1" w:after="100" w:afterAutospacing="1"/>
            </w:pPr>
            <w:r w:rsidRPr="0062702B">
              <w:t>Древний город и его жители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r w:rsidRPr="0062702B">
              <w:t>актуализации знаний и умений</w:t>
            </w:r>
          </w:p>
        </w:tc>
        <w:tc>
          <w:tcPr>
            <w:tcW w:w="2376" w:type="dxa"/>
          </w:tcPr>
          <w:p w:rsidR="00D762EE" w:rsidRPr="0062702B" w:rsidRDefault="00D762EE" w:rsidP="00E60A40">
            <w:r w:rsidRPr="0062702B">
              <w:t>Воспринимать и эстетически переживать красоту городов, сохранивших исторический облик, - свидетелей нашей истории. Рассказывать о храмах – памятниках этих городов. Графически изображать древнерусский город, используя материалы: тушь, кисти, бумагу или мелки.</w:t>
            </w:r>
          </w:p>
        </w:tc>
        <w:tc>
          <w:tcPr>
            <w:tcW w:w="2551" w:type="dxa"/>
          </w:tcPr>
          <w:p w:rsidR="00D762EE" w:rsidRPr="0062702B" w:rsidRDefault="00D762EE" w:rsidP="00E60A40">
            <w:r w:rsidRPr="0062702B">
              <w:t>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красоте  деревянных построек русского зодчества.</w:t>
            </w:r>
          </w:p>
        </w:tc>
        <w:tc>
          <w:tcPr>
            <w:tcW w:w="1985" w:type="dxa"/>
          </w:tcPr>
          <w:p w:rsidR="00D762EE" w:rsidRPr="0062702B" w:rsidRDefault="00D762EE" w:rsidP="00D762EE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D762EE" w:rsidRPr="0062702B" w:rsidRDefault="00D762EE" w:rsidP="00D762EE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</w:t>
            </w:r>
          </w:p>
          <w:p w:rsidR="00D762EE" w:rsidRPr="0062702B" w:rsidRDefault="00D762EE" w:rsidP="00D762EE">
            <w:r w:rsidRPr="0062702B">
              <w:t> Оценивают свою работу</w:t>
            </w:r>
          </w:p>
        </w:tc>
        <w:tc>
          <w:tcPr>
            <w:tcW w:w="2126" w:type="dxa"/>
            <w:vAlign w:val="center"/>
          </w:tcPr>
          <w:p w:rsidR="00D762EE" w:rsidRPr="0062702B" w:rsidRDefault="00D762EE" w:rsidP="00FE5800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проявляют эмоционально ценностное отношение к культуре древней Руси.</w:t>
            </w:r>
            <w:r w:rsidR="00FE5800" w:rsidRPr="0062702B">
              <w:t xml:space="preserve"> </w:t>
            </w:r>
            <w:r w:rsidRPr="0062702B">
              <w:t>Имеют мотивацию учебной деятельности,</w:t>
            </w:r>
            <w:r w:rsidR="00E60A40" w:rsidRPr="0062702B">
              <w:t xml:space="preserve"> </w:t>
            </w:r>
            <w:r w:rsidRPr="0062702B">
              <w:t>способность к эстетической оценке произведений русского деревянного зодчества,</w:t>
            </w:r>
            <w:r w:rsidR="00E60A40" w:rsidRPr="0062702B">
              <w:t xml:space="preserve"> </w:t>
            </w:r>
            <w:r w:rsidRPr="0062702B">
              <w:t>понимают значимость предмета «Изобразительное искусство»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r w:rsidRPr="0062702B">
              <w:t>Просмотр и анализ работ.</w:t>
            </w:r>
          </w:p>
        </w:tc>
        <w:tc>
          <w:tcPr>
            <w:tcW w:w="1134" w:type="dxa"/>
          </w:tcPr>
          <w:p w:rsidR="00D762EE" w:rsidRPr="0062702B" w:rsidRDefault="00D762EE" w:rsidP="00E60A40">
            <w:r w:rsidRPr="0062702B">
              <w:t>Уметь применять полученные знания в практической работе с натуры.</w:t>
            </w:r>
          </w:p>
        </w:tc>
        <w:tc>
          <w:tcPr>
            <w:tcW w:w="992" w:type="dxa"/>
            <w:gridSpan w:val="2"/>
          </w:tcPr>
          <w:p w:rsidR="00D762EE" w:rsidRPr="0062702B" w:rsidRDefault="00D762EE" w:rsidP="00E60A40">
            <w:pPr>
              <w:jc w:val="center"/>
            </w:pPr>
            <w:r w:rsidRPr="0062702B">
              <w:t>12 н</w:t>
            </w:r>
          </w:p>
        </w:tc>
        <w:tc>
          <w:tcPr>
            <w:tcW w:w="709" w:type="dxa"/>
          </w:tcPr>
          <w:p w:rsidR="00D762EE" w:rsidRPr="0062702B" w:rsidRDefault="00D762EE" w:rsidP="00E60A40">
            <w:pPr>
              <w:jc w:val="center"/>
            </w:pPr>
          </w:p>
        </w:tc>
      </w:tr>
      <w:tr w:rsidR="00D762EE" w:rsidRPr="0062702B" w:rsidTr="00FE5800">
        <w:tc>
          <w:tcPr>
            <w:tcW w:w="561" w:type="dxa"/>
            <w:vAlign w:val="center"/>
          </w:tcPr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13</w:t>
            </w:r>
          </w:p>
        </w:tc>
        <w:tc>
          <w:tcPr>
            <w:tcW w:w="1282" w:type="dxa"/>
            <w:vAlign w:val="center"/>
          </w:tcPr>
          <w:p w:rsidR="00D762EE" w:rsidRPr="0062702B" w:rsidRDefault="00D762EE" w:rsidP="00E60A40">
            <w:pPr>
              <w:spacing w:before="100" w:beforeAutospacing="1" w:after="100" w:afterAutospacing="1"/>
            </w:pPr>
            <w:r w:rsidRPr="0062702B">
              <w:t>.</w:t>
            </w:r>
            <w:r w:rsidRPr="0062702B">
              <w:rPr>
                <w:b/>
              </w:rPr>
              <w:t xml:space="preserve"> </w:t>
            </w:r>
            <w:r w:rsidR="003E4855" w:rsidRPr="0062702B">
              <w:t>Древнерусские воины защитники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r w:rsidRPr="0062702B">
              <w:t>актуализации знаний и умений</w:t>
            </w:r>
          </w:p>
        </w:tc>
        <w:tc>
          <w:tcPr>
            <w:tcW w:w="2376" w:type="dxa"/>
          </w:tcPr>
          <w:p w:rsidR="00D762EE" w:rsidRPr="0062702B" w:rsidRDefault="003E4855" w:rsidP="00E60A40">
            <w:r w:rsidRPr="0062702B">
              <w:t>Рассказывать о князе и его дружине, о торговом люде. Определять значение цвета в одежде. Изображать русских воинов, княжескую дружину</w:t>
            </w:r>
          </w:p>
        </w:tc>
        <w:tc>
          <w:tcPr>
            <w:tcW w:w="2551" w:type="dxa"/>
          </w:tcPr>
          <w:p w:rsidR="00D762EE" w:rsidRPr="0062702B" w:rsidRDefault="00965454" w:rsidP="00E60A40">
            <w:r w:rsidRPr="0062702B">
              <w:t>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мужественном образе древнерусского воина</w:t>
            </w:r>
          </w:p>
        </w:tc>
        <w:tc>
          <w:tcPr>
            <w:tcW w:w="1985" w:type="dxa"/>
          </w:tcPr>
          <w:p w:rsidR="00965454" w:rsidRPr="0062702B" w:rsidRDefault="00965454" w:rsidP="00965454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965454" w:rsidRPr="0062702B" w:rsidRDefault="00965454" w:rsidP="00965454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 Адекватно</w:t>
            </w:r>
          </w:p>
          <w:p w:rsidR="00D762EE" w:rsidRPr="0062702B" w:rsidRDefault="00965454" w:rsidP="00965454">
            <w:r w:rsidRPr="0062702B">
              <w:t> оценивают свою работу и работу своих одноклассников.</w:t>
            </w:r>
          </w:p>
        </w:tc>
        <w:tc>
          <w:tcPr>
            <w:tcW w:w="2126" w:type="dxa"/>
            <w:vAlign w:val="center"/>
          </w:tcPr>
          <w:p w:rsidR="00D762EE" w:rsidRPr="0062702B" w:rsidRDefault="00D762EE" w:rsidP="00FE5800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проявляют эмоционально ценностное отношение к культуре древней Руси. Имеют мотивацию учебной деятельности,</w:t>
            </w:r>
            <w:r w:rsidR="00E60A40" w:rsidRPr="0062702B">
              <w:t xml:space="preserve"> </w:t>
            </w:r>
            <w:r w:rsidRPr="0062702B">
              <w:t>способность к эстетической оценке произведений русской живописи, понимают значимость предмета «Изобразительное искусство»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r w:rsidRPr="0062702B">
              <w:t>Фронтальный опрос</w:t>
            </w:r>
            <w:r w:rsidR="00965454" w:rsidRPr="0062702B">
              <w:t xml:space="preserve">  </w:t>
            </w:r>
            <w:r w:rsidRPr="0062702B">
              <w:t>(устно) Самоанализ работ учащихся</w:t>
            </w:r>
          </w:p>
        </w:tc>
        <w:tc>
          <w:tcPr>
            <w:tcW w:w="1134" w:type="dxa"/>
          </w:tcPr>
          <w:p w:rsidR="00D762EE" w:rsidRPr="0062702B" w:rsidRDefault="00D762EE" w:rsidP="00965454">
            <w:r w:rsidRPr="0062702B">
              <w:t xml:space="preserve">Сбор материала на тему </w:t>
            </w:r>
          </w:p>
        </w:tc>
        <w:tc>
          <w:tcPr>
            <w:tcW w:w="992" w:type="dxa"/>
            <w:gridSpan w:val="2"/>
          </w:tcPr>
          <w:p w:rsidR="00D762EE" w:rsidRPr="0062702B" w:rsidRDefault="00D762EE" w:rsidP="00E60A40">
            <w:pPr>
              <w:jc w:val="center"/>
            </w:pPr>
            <w:r w:rsidRPr="0062702B">
              <w:t>13 н</w:t>
            </w:r>
          </w:p>
        </w:tc>
        <w:tc>
          <w:tcPr>
            <w:tcW w:w="709" w:type="dxa"/>
          </w:tcPr>
          <w:p w:rsidR="00D762EE" w:rsidRPr="0062702B" w:rsidRDefault="00D762EE" w:rsidP="00E60A40">
            <w:pPr>
              <w:jc w:val="center"/>
            </w:pPr>
          </w:p>
        </w:tc>
      </w:tr>
      <w:tr w:rsidR="00D762EE" w:rsidRPr="0062702B" w:rsidTr="00FE5800">
        <w:tc>
          <w:tcPr>
            <w:tcW w:w="561" w:type="dxa"/>
            <w:vAlign w:val="center"/>
          </w:tcPr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14</w:t>
            </w:r>
          </w:p>
        </w:tc>
        <w:tc>
          <w:tcPr>
            <w:tcW w:w="1282" w:type="dxa"/>
            <w:vAlign w:val="center"/>
          </w:tcPr>
          <w:p w:rsidR="00D762EE" w:rsidRPr="0062702B" w:rsidRDefault="004B0394" w:rsidP="00E60A40">
            <w:pPr>
              <w:spacing w:before="100" w:beforeAutospacing="1" w:after="100" w:afterAutospacing="1"/>
            </w:pPr>
            <w:r w:rsidRPr="0062702B">
              <w:rPr>
                <w:b/>
              </w:rPr>
              <w:t>Практическая работа №2 за 2 четверть «</w:t>
            </w:r>
            <w:r w:rsidR="00965454" w:rsidRPr="0062702B">
              <w:t>Города Русской земли</w:t>
            </w:r>
            <w:r w:rsidRPr="0062702B">
              <w:t>»</w:t>
            </w:r>
          </w:p>
        </w:tc>
        <w:tc>
          <w:tcPr>
            <w:tcW w:w="1276" w:type="dxa"/>
            <w:gridSpan w:val="2"/>
          </w:tcPr>
          <w:p w:rsidR="00D762EE" w:rsidRPr="0062702B" w:rsidRDefault="00D52425" w:rsidP="00E60A40">
            <w:r w:rsidRPr="0062702B">
              <w:t>закрепление знаний</w:t>
            </w:r>
          </w:p>
        </w:tc>
        <w:tc>
          <w:tcPr>
            <w:tcW w:w="2376" w:type="dxa"/>
          </w:tcPr>
          <w:p w:rsidR="00D762EE" w:rsidRPr="0062702B" w:rsidRDefault="00965454" w:rsidP="00E60A40">
            <w:r w:rsidRPr="0062702B">
              <w:t xml:space="preserve">Называть основные структурные части города, сравнивать  и определять их функции, назначение. Рассказывать о размещении и характере жилых построек, </w:t>
            </w:r>
            <w:proofErr w:type="gramStart"/>
            <w:r w:rsidRPr="0062702B">
              <w:t>о</w:t>
            </w:r>
            <w:proofErr w:type="gramEnd"/>
            <w:r w:rsidRPr="0062702B">
              <w:t xml:space="preserve"> </w:t>
            </w:r>
            <w:proofErr w:type="gramStart"/>
            <w:r w:rsidRPr="0062702B">
              <w:t>монастыря</w:t>
            </w:r>
            <w:proofErr w:type="gramEnd"/>
            <w:r w:rsidRPr="0062702B">
              <w:t xml:space="preserve"> как произведении архитектуры и их роли в жизни древних городов. Выполнять коллективную работу: моделирование жилого наполнения города, завершение постройки города. Использовать материалы: коробки, ножницы, клей, тушь, кисти.</w:t>
            </w:r>
          </w:p>
        </w:tc>
        <w:tc>
          <w:tcPr>
            <w:tcW w:w="2551" w:type="dxa"/>
          </w:tcPr>
          <w:p w:rsidR="00D762EE" w:rsidRPr="0062702B" w:rsidRDefault="00965454" w:rsidP="00E60A40">
            <w:r w:rsidRPr="0062702B">
              <w:t>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красоте  построек русского зодчества.</w:t>
            </w:r>
          </w:p>
        </w:tc>
        <w:tc>
          <w:tcPr>
            <w:tcW w:w="1985" w:type="dxa"/>
          </w:tcPr>
          <w:p w:rsidR="00965454" w:rsidRPr="0062702B" w:rsidRDefault="00965454" w:rsidP="00965454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965454" w:rsidRPr="0062702B" w:rsidRDefault="00965454" w:rsidP="00965454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 Адекватно</w:t>
            </w:r>
          </w:p>
          <w:p w:rsidR="00D762EE" w:rsidRPr="0062702B" w:rsidRDefault="00965454" w:rsidP="00965454">
            <w:r w:rsidRPr="0062702B">
              <w:t> оценивают свою работу и работу своих одноклассников.</w:t>
            </w:r>
          </w:p>
        </w:tc>
        <w:tc>
          <w:tcPr>
            <w:tcW w:w="2126" w:type="dxa"/>
          </w:tcPr>
          <w:p w:rsidR="00D762EE" w:rsidRPr="0062702B" w:rsidRDefault="00965454" w:rsidP="00965454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проявляют эмоционально ценностное отношение к культуре древней Руси. Имеют мотивацию учебной деятельности,  способность к эстетической оценке произведений русского зодчества, понимают значимость предмета «Изобразительное искусство»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pPr>
              <w:jc w:val="center"/>
            </w:pPr>
            <w:r w:rsidRPr="0062702B">
              <w:t>Просмотр и анализ работ</w:t>
            </w:r>
          </w:p>
        </w:tc>
        <w:tc>
          <w:tcPr>
            <w:tcW w:w="1134" w:type="dxa"/>
          </w:tcPr>
          <w:p w:rsidR="00D762EE" w:rsidRPr="0062702B" w:rsidRDefault="00D762EE" w:rsidP="00E60A40">
            <w:r w:rsidRPr="0062702B">
              <w:t>Подбор репродукций по теме урока.</w:t>
            </w:r>
          </w:p>
        </w:tc>
        <w:tc>
          <w:tcPr>
            <w:tcW w:w="992" w:type="dxa"/>
            <w:gridSpan w:val="2"/>
          </w:tcPr>
          <w:p w:rsidR="00D762EE" w:rsidRPr="0062702B" w:rsidRDefault="00D762EE" w:rsidP="00D762EE">
            <w:pPr>
              <w:jc w:val="center"/>
            </w:pPr>
            <w:r w:rsidRPr="0062702B">
              <w:t>14 н</w:t>
            </w:r>
          </w:p>
        </w:tc>
        <w:tc>
          <w:tcPr>
            <w:tcW w:w="709" w:type="dxa"/>
          </w:tcPr>
          <w:p w:rsidR="00D762EE" w:rsidRPr="0062702B" w:rsidRDefault="00D762EE" w:rsidP="00E60A40">
            <w:pPr>
              <w:jc w:val="center"/>
            </w:pPr>
          </w:p>
        </w:tc>
      </w:tr>
      <w:tr w:rsidR="00D762EE" w:rsidRPr="0062702B" w:rsidTr="00FE5800">
        <w:tc>
          <w:tcPr>
            <w:tcW w:w="561" w:type="dxa"/>
            <w:vAlign w:val="center"/>
          </w:tcPr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15</w:t>
            </w:r>
          </w:p>
        </w:tc>
        <w:tc>
          <w:tcPr>
            <w:tcW w:w="1282" w:type="dxa"/>
            <w:vAlign w:val="center"/>
          </w:tcPr>
          <w:p w:rsidR="00D762EE" w:rsidRPr="0062702B" w:rsidRDefault="002D7E9A" w:rsidP="00D52425">
            <w:pPr>
              <w:spacing w:before="100" w:beforeAutospacing="1" w:after="100" w:afterAutospacing="1"/>
            </w:pPr>
            <w:r w:rsidRPr="0062702B">
              <w:t>Узорочье теремов</w:t>
            </w:r>
          </w:p>
        </w:tc>
        <w:tc>
          <w:tcPr>
            <w:tcW w:w="1276" w:type="dxa"/>
            <w:gridSpan w:val="2"/>
          </w:tcPr>
          <w:p w:rsidR="00D762EE" w:rsidRPr="0062702B" w:rsidRDefault="00D52425" w:rsidP="00E60A40">
            <w:r w:rsidRPr="0062702B">
              <w:t>открытие новых знаний</w:t>
            </w:r>
          </w:p>
        </w:tc>
        <w:tc>
          <w:tcPr>
            <w:tcW w:w="2376" w:type="dxa"/>
          </w:tcPr>
          <w:p w:rsidR="00D762EE" w:rsidRPr="0062702B" w:rsidRDefault="00965454" w:rsidP="00E60A40">
            <w:r w:rsidRPr="0062702B">
              <w:t>Иметь представление о богатом украшении городских построек, о теремах, княжеских дворцах, боярских палатах, городских усадьбах. Изображать интерьер теремных палат: гуашь, кисти, цветная бумага, ножницы, клей.</w:t>
            </w:r>
          </w:p>
        </w:tc>
        <w:tc>
          <w:tcPr>
            <w:tcW w:w="2551" w:type="dxa"/>
          </w:tcPr>
          <w:p w:rsidR="00D762EE" w:rsidRPr="0062702B" w:rsidRDefault="00965454" w:rsidP="00E60A40">
            <w:r w:rsidRPr="0062702B">
              <w:t>Умеют применять полученные знания в собственной художественно- творческой деятельности. Осуществляют писк существенной информации (из рассказов учителя, родителей, из собственного жизненного опыта) о красоте  построек русского</w:t>
            </w:r>
            <w:r w:rsidR="002D7E9A" w:rsidRPr="0062702B">
              <w:t xml:space="preserve"> зодчества</w:t>
            </w:r>
          </w:p>
        </w:tc>
        <w:tc>
          <w:tcPr>
            <w:tcW w:w="1985" w:type="dxa"/>
          </w:tcPr>
          <w:p w:rsidR="00965454" w:rsidRPr="0062702B" w:rsidRDefault="00965454" w:rsidP="00965454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965454" w:rsidRPr="0062702B" w:rsidRDefault="00965454" w:rsidP="00965454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 Адекватно</w:t>
            </w:r>
          </w:p>
          <w:p w:rsidR="00D762EE" w:rsidRPr="0062702B" w:rsidRDefault="00965454" w:rsidP="00965454">
            <w:r w:rsidRPr="0062702B">
              <w:t> оценивают свою работу и работу своих одноклассников.</w:t>
            </w:r>
          </w:p>
        </w:tc>
        <w:tc>
          <w:tcPr>
            <w:tcW w:w="2126" w:type="dxa"/>
          </w:tcPr>
          <w:p w:rsidR="00D762EE" w:rsidRPr="0062702B" w:rsidRDefault="00965454" w:rsidP="00965454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проявляют эмоционально ценностное отношение к русской культуре. Имеют мотивацию учебной деятельности,  способность к эстетической оценке произведений искусства, понимают значимость предмета «Изобразительное искусство»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965454">
            <w:pPr>
              <w:spacing w:before="100" w:beforeAutospacing="1" w:after="100" w:afterAutospacing="1"/>
            </w:pPr>
            <w:r w:rsidRPr="0062702B">
              <w:t>Анализ   и оценка процесса и результатов собствен</w:t>
            </w:r>
            <w:proofErr w:type="gramStart"/>
            <w:r w:rsidRPr="0062702B">
              <w:t>.</w:t>
            </w:r>
            <w:proofErr w:type="gramEnd"/>
            <w:r w:rsidRPr="0062702B">
              <w:t xml:space="preserve"> </w:t>
            </w:r>
            <w:proofErr w:type="gramStart"/>
            <w:r w:rsidR="00965454" w:rsidRPr="0062702B">
              <w:t>х</w:t>
            </w:r>
            <w:proofErr w:type="gramEnd"/>
            <w:r w:rsidRPr="0062702B">
              <w:t>удожеств творчества</w:t>
            </w:r>
          </w:p>
        </w:tc>
        <w:tc>
          <w:tcPr>
            <w:tcW w:w="1134" w:type="dxa"/>
          </w:tcPr>
          <w:p w:rsidR="00D762EE" w:rsidRPr="0062702B" w:rsidRDefault="00D762EE" w:rsidP="00E60A40">
            <w:r w:rsidRPr="0062702B">
              <w:t>Подбор репродукций по теме урока.</w:t>
            </w:r>
          </w:p>
        </w:tc>
        <w:tc>
          <w:tcPr>
            <w:tcW w:w="992" w:type="dxa"/>
            <w:gridSpan w:val="2"/>
          </w:tcPr>
          <w:p w:rsidR="00D762EE" w:rsidRPr="0062702B" w:rsidRDefault="00D762EE" w:rsidP="00E60A40">
            <w:pPr>
              <w:jc w:val="center"/>
            </w:pPr>
            <w:r w:rsidRPr="0062702B">
              <w:t>15 н</w:t>
            </w:r>
          </w:p>
        </w:tc>
        <w:tc>
          <w:tcPr>
            <w:tcW w:w="709" w:type="dxa"/>
          </w:tcPr>
          <w:p w:rsidR="00D762EE" w:rsidRPr="0062702B" w:rsidRDefault="00D762EE" w:rsidP="00E60A40">
            <w:pPr>
              <w:jc w:val="center"/>
            </w:pPr>
          </w:p>
        </w:tc>
      </w:tr>
      <w:tr w:rsidR="00D762EE" w:rsidRPr="0062702B" w:rsidTr="00FE5800">
        <w:tc>
          <w:tcPr>
            <w:tcW w:w="561" w:type="dxa"/>
            <w:vAlign w:val="center"/>
          </w:tcPr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16</w:t>
            </w:r>
          </w:p>
        </w:tc>
        <w:tc>
          <w:tcPr>
            <w:tcW w:w="1282" w:type="dxa"/>
            <w:vAlign w:val="center"/>
          </w:tcPr>
          <w:p w:rsidR="00D762EE" w:rsidRPr="0062702B" w:rsidRDefault="002D7E9A" w:rsidP="00EE5598">
            <w:pPr>
              <w:spacing w:before="100" w:beforeAutospacing="1" w:after="100" w:afterAutospacing="1"/>
            </w:pPr>
            <w:r w:rsidRPr="0062702B">
              <w:t>Праздничный пир в теремных палатах</w:t>
            </w:r>
          </w:p>
        </w:tc>
        <w:tc>
          <w:tcPr>
            <w:tcW w:w="1276" w:type="dxa"/>
            <w:gridSpan w:val="2"/>
          </w:tcPr>
          <w:p w:rsidR="00D762EE" w:rsidRPr="0062702B" w:rsidRDefault="002D7E9A" w:rsidP="00E60A40">
            <w:r w:rsidRPr="0062702B">
              <w:t>открытие новых знаний</w:t>
            </w:r>
          </w:p>
        </w:tc>
        <w:tc>
          <w:tcPr>
            <w:tcW w:w="2376" w:type="dxa"/>
          </w:tcPr>
          <w:p w:rsidR="00D762EE" w:rsidRPr="0062702B" w:rsidRDefault="002D7E9A" w:rsidP="00E60A40">
            <w:r w:rsidRPr="0062702B">
              <w:t>Изображать праздник в интерьере царских или княжеских палат, участников пира, изображать посуду на праздничных столах. Использовать материалы: гуашь, кисти, бумагу, ножницы, клей.</w:t>
            </w:r>
          </w:p>
        </w:tc>
        <w:tc>
          <w:tcPr>
            <w:tcW w:w="2551" w:type="dxa"/>
          </w:tcPr>
          <w:p w:rsidR="00D762EE" w:rsidRPr="0062702B" w:rsidRDefault="002D7E9A" w:rsidP="00E60A40">
            <w:r w:rsidRPr="0062702B">
              <w:t>Умеют примнять полученные знания в собственной худоствен</w:t>
            </w:r>
            <w:proofErr w:type="gramStart"/>
            <w:r w:rsidRPr="0062702B">
              <w:t>о-</w:t>
            </w:r>
            <w:proofErr w:type="gramEnd"/>
            <w:r w:rsidRPr="0062702B">
              <w:t xml:space="preserve"> творческой деятельности. Осуществляют писк существенной информации (из рассказов учителя, родителей, из собственного жизненного опыта) о красоте  построек русского зодчества</w:t>
            </w:r>
          </w:p>
        </w:tc>
        <w:tc>
          <w:tcPr>
            <w:tcW w:w="1985" w:type="dxa"/>
          </w:tcPr>
          <w:p w:rsidR="002D7E9A" w:rsidRPr="0062702B" w:rsidRDefault="002D7E9A" w:rsidP="002D7E9A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2D7E9A" w:rsidRPr="0062702B" w:rsidRDefault="002D7E9A" w:rsidP="002D7E9A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 Адекватно</w:t>
            </w:r>
          </w:p>
          <w:p w:rsidR="00D762EE" w:rsidRPr="0062702B" w:rsidRDefault="002D7E9A" w:rsidP="002D7E9A">
            <w:r w:rsidRPr="0062702B">
              <w:t> оценивают свою работу и работу своих одноклассников.</w:t>
            </w:r>
          </w:p>
        </w:tc>
        <w:tc>
          <w:tcPr>
            <w:tcW w:w="2126" w:type="dxa"/>
          </w:tcPr>
          <w:p w:rsidR="00D762EE" w:rsidRPr="0062702B" w:rsidRDefault="002D7E9A" w:rsidP="002D7E9A">
            <w:pPr>
              <w:spacing w:before="100" w:beforeAutospacing="1" w:after="100" w:afterAutospacing="1"/>
            </w:pPr>
            <w:r w:rsidRPr="0062702B">
              <w:t xml:space="preserve">Понимают значение знаний для человека и принимают его; проявляют эмоционально ценностное отношение к русской культуре. Имеют мотивацию учебной деятельности,  понимают значимость предмета «Изобразительное искусство» Связывают свои  наблюдения архитектуры родного </w:t>
            </w:r>
            <w:proofErr w:type="gramStart"/>
            <w:r w:rsidRPr="0062702B">
              <w:t>края</w:t>
            </w:r>
            <w:proofErr w:type="gramEnd"/>
            <w:r w:rsidRPr="0062702B">
              <w:t xml:space="preserve"> с оценкой увиденного в произведениях искусства.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2D7E9A">
            <w:r w:rsidRPr="0062702B">
              <w:t xml:space="preserve">Анализ и оценка результатов </w:t>
            </w:r>
          </w:p>
        </w:tc>
        <w:tc>
          <w:tcPr>
            <w:tcW w:w="1134" w:type="dxa"/>
          </w:tcPr>
          <w:p w:rsidR="00D762EE" w:rsidRPr="0062702B" w:rsidRDefault="00965454" w:rsidP="00E60A40">
            <w:r w:rsidRPr="0062702B">
              <w:t>Подбор зрительного ряда</w:t>
            </w:r>
          </w:p>
        </w:tc>
        <w:tc>
          <w:tcPr>
            <w:tcW w:w="992" w:type="dxa"/>
            <w:gridSpan w:val="2"/>
          </w:tcPr>
          <w:p w:rsidR="00D762EE" w:rsidRPr="0062702B" w:rsidRDefault="00D762EE" w:rsidP="00E60A40">
            <w:pPr>
              <w:jc w:val="center"/>
            </w:pPr>
            <w:r w:rsidRPr="0062702B">
              <w:t>16 н</w:t>
            </w:r>
          </w:p>
        </w:tc>
        <w:tc>
          <w:tcPr>
            <w:tcW w:w="709" w:type="dxa"/>
          </w:tcPr>
          <w:p w:rsidR="00D762EE" w:rsidRPr="0062702B" w:rsidRDefault="00D762EE" w:rsidP="00E60A40">
            <w:pPr>
              <w:jc w:val="center"/>
            </w:pPr>
          </w:p>
        </w:tc>
      </w:tr>
      <w:tr w:rsidR="00D762EE" w:rsidRPr="0062702B" w:rsidTr="00E60A40">
        <w:tc>
          <w:tcPr>
            <w:tcW w:w="16268" w:type="dxa"/>
            <w:gridSpan w:val="14"/>
          </w:tcPr>
          <w:p w:rsidR="00D762EE" w:rsidRPr="0062702B" w:rsidRDefault="00D762EE" w:rsidP="00E60A40">
            <w:pPr>
              <w:jc w:val="center"/>
            </w:pPr>
            <w:r w:rsidRPr="0062702B">
              <w:rPr>
                <w:b/>
                <w:bCs/>
                <w:kern w:val="36"/>
              </w:rPr>
              <w:t xml:space="preserve">3 четверть  </w:t>
            </w:r>
            <w:r w:rsidR="00E60A40" w:rsidRPr="0062702B">
              <w:rPr>
                <w:b/>
                <w:bCs/>
                <w:kern w:val="36"/>
              </w:rPr>
              <w:t xml:space="preserve">«Каждый народ - художник» </w:t>
            </w:r>
            <w:r w:rsidRPr="0062702B">
              <w:rPr>
                <w:b/>
                <w:bCs/>
                <w:kern w:val="36"/>
              </w:rPr>
              <w:t xml:space="preserve"> - 10 уроков</w:t>
            </w:r>
          </w:p>
        </w:tc>
      </w:tr>
      <w:tr w:rsidR="00D762EE" w:rsidRPr="0062702B" w:rsidTr="00965454">
        <w:tc>
          <w:tcPr>
            <w:tcW w:w="561" w:type="dxa"/>
            <w:vAlign w:val="center"/>
          </w:tcPr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17</w:t>
            </w:r>
            <w:r w:rsidR="00E60A40" w:rsidRPr="0062702B">
              <w:rPr>
                <w:b/>
              </w:rPr>
              <w:t xml:space="preserve"> </w:t>
            </w:r>
            <w:r w:rsidR="004B0394" w:rsidRPr="0062702B">
              <w:rPr>
                <w:b/>
              </w:rPr>
              <w:t>-</w:t>
            </w:r>
            <w:r w:rsidR="00E60A40" w:rsidRPr="0062702B">
              <w:rPr>
                <w:b/>
              </w:rPr>
              <w:t xml:space="preserve"> 18</w:t>
            </w:r>
          </w:p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D762EE" w:rsidRPr="0062702B" w:rsidRDefault="00E60A40" w:rsidP="00E60A40">
            <w:pPr>
              <w:spacing w:before="100" w:beforeAutospacing="1" w:after="100" w:afterAutospacing="1"/>
            </w:pPr>
            <w:r w:rsidRPr="0062702B">
              <w:t>17. Страна восходящего солнца. 18. Образ художественной культуры Японии</w:t>
            </w:r>
          </w:p>
        </w:tc>
        <w:tc>
          <w:tcPr>
            <w:tcW w:w="1134" w:type="dxa"/>
          </w:tcPr>
          <w:p w:rsidR="00D762EE" w:rsidRPr="0062702B" w:rsidRDefault="00D762EE" w:rsidP="00E60A40">
            <w:r w:rsidRPr="0062702B">
              <w:t>открытие новых знаний</w:t>
            </w:r>
          </w:p>
        </w:tc>
        <w:tc>
          <w:tcPr>
            <w:tcW w:w="2376" w:type="dxa"/>
          </w:tcPr>
          <w:p w:rsidR="00D762EE" w:rsidRPr="0062702B" w:rsidRDefault="00E60A40" w:rsidP="00E60A40">
            <w:r w:rsidRPr="0062702B">
              <w:t>Воспринимать эстетический характер традиционного для Японии понимания красоты природы. Иметь представление об образе традиционных японских построек и конструкции здания храма (пагоды). Изображать природу через детали, характерные для японского искусства.</w:t>
            </w:r>
          </w:p>
        </w:tc>
        <w:tc>
          <w:tcPr>
            <w:tcW w:w="2551" w:type="dxa"/>
          </w:tcPr>
          <w:p w:rsidR="00D762EE" w:rsidRPr="0062702B" w:rsidRDefault="00E60A40" w:rsidP="00E60A40">
            <w:r w:rsidRPr="0062702B">
              <w:t>Умеют применять полученные знания в собственной художественно- творческой деятельности. Осуществляют писк существенной информации (из рассказов учителя, родителей, из собственного жизненного опыта) о красоте  природы в произведениях японских художников- пейзажистов.</w:t>
            </w:r>
            <w:proofErr w:type="gramStart"/>
            <w:r w:rsidRPr="0062702B">
              <w:t xml:space="preserve"> .</w:t>
            </w:r>
            <w:proofErr w:type="gramEnd"/>
          </w:p>
        </w:tc>
        <w:tc>
          <w:tcPr>
            <w:tcW w:w="1985" w:type="dxa"/>
          </w:tcPr>
          <w:p w:rsidR="00D762EE" w:rsidRPr="0062702B" w:rsidRDefault="00E60A40" w:rsidP="00E60A40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 Составляют план последовательность действий</w:t>
            </w:r>
            <w:proofErr w:type="gramStart"/>
            <w:r w:rsidRPr="0062702B">
              <w:t>.</w:t>
            </w:r>
            <w:proofErr w:type="gramEnd"/>
            <w:r w:rsidRPr="0062702B">
              <w:t xml:space="preserve"> </w:t>
            </w:r>
            <w:proofErr w:type="gramStart"/>
            <w:r w:rsidRPr="0062702B">
              <w:t>к</w:t>
            </w:r>
            <w:proofErr w:type="gramEnd"/>
            <w:r w:rsidRPr="0062702B">
              <w:t>онтролируют сличение способа действий и его результата с заданным эталоном  с целью обнаружения отклонения от эталона</w:t>
            </w:r>
          </w:p>
        </w:tc>
        <w:tc>
          <w:tcPr>
            <w:tcW w:w="2126" w:type="dxa"/>
          </w:tcPr>
          <w:p w:rsidR="00D762EE" w:rsidRPr="0062702B" w:rsidRDefault="00E60A40" w:rsidP="00E60A40">
            <w:pPr>
              <w:spacing w:before="100" w:beforeAutospacing="1" w:after="100" w:afterAutospacing="1"/>
            </w:pPr>
            <w:r w:rsidRPr="0062702B">
              <w:t xml:space="preserve">Понимают значение знаний для человека и принимают его; имеют желание учиться. Имеют мотивацию учебной деятельности, понимают значимость предмета «Изобразительное искусство» Понимают значение знаний для   человека, воспринимают произведения </w:t>
            </w:r>
            <w:proofErr w:type="gramStart"/>
            <w:r w:rsidRPr="0062702B">
              <w:t>искусства</w:t>
            </w:r>
            <w:proofErr w:type="gramEnd"/>
            <w:r w:rsidRPr="0062702B">
              <w:t xml:space="preserve"> связывают свои наблюдения за природой  и оценкой увиденного в произведениях японского искусства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r w:rsidRPr="0062702B">
              <w:t>Оценить внимание и эрудированное участие в беседе,  ответ на уроке</w:t>
            </w:r>
          </w:p>
        </w:tc>
        <w:tc>
          <w:tcPr>
            <w:tcW w:w="1134" w:type="dxa"/>
          </w:tcPr>
          <w:p w:rsidR="00D762EE" w:rsidRPr="0062702B" w:rsidRDefault="00D762EE" w:rsidP="00E60A40">
            <w:r w:rsidRPr="0062702B">
              <w:t xml:space="preserve">Подбор зрительного ряда </w:t>
            </w:r>
          </w:p>
        </w:tc>
        <w:tc>
          <w:tcPr>
            <w:tcW w:w="992" w:type="dxa"/>
            <w:gridSpan w:val="2"/>
          </w:tcPr>
          <w:p w:rsidR="000A6106" w:rsidRPr="0062702B" w:rsidRDefault="000A6106" w:rsidP="00E60A40">
            <w:pPr>
              <w:jc w:val="center"/>
            </w:pPr>
            <w:r w:rsidRPr="0062702B">
              <w:t>17 н</w:t>
            </w:r>
          </w:p>
          <w:p w:rsidR="000A6106" w:rsidRPr="0062702B" w:rsidRDefault="000A6106" w:rsidP="00E60A40">
            <w:pPr>
              <w:jc w:val="center"/>
            </w:pPr>
            <w:r w:rsidRPr="0062702B">
              <w:t xml:space="preserve"> – </w:t>
            </w:r>
          </w:p>
          <w:p w:rsidR="00D762EE" w:rsidRPr="0062702B" w:rsidRDefault="000A6106" w:rsidP="00E60A40">
            <w:pPr>
              <w:jc w:val="center"/>
            </w:pPr>
            <w:r w:rsidRPr="0062702B">
              <w:t>18 н</w:t>
            </w:r>
          </w:p>
        </w:tc>
        <w:tc>
          <w:tcPr>
            <w:tcW w:w="709" w:type="dxa"/>
          </w:tcPr>
          <w:p w:rsidR="00D762EE" w:rsidRPr="0062702B" w:rsidRDefault="00D762EE" w:rsidP="00E60A40">
            <w:pPr>
              <w:jc w:val="center"/>
            </w:pPr>
          </w:p>
        </w:tc>
      </w:tr>
      <w:tr w:rsidR="00D762EE" w:rsidRPr="0062702B" w:rsidTr="00965454">
        <w:tc>
          <w:tcPr>
            <w:tcW w:w="561" w:type="dxa"/>
            <w:vAlign w:val="center"/>
          </w:tcPr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19</w:t>
            </w:r>
            <w:r w:rsidR="00E60A40" w:rsidRPr="0062702B">
              <w:rPr>
                <w:b/>
              </w:rPr>
              <w:t xml:space="preserve"> - 20</w:t>
            </w:r>
          </w:p>
          <w:p w:rsidR="00D762EE" w:rsidRPr="0062702B" w:rsidRDefault="00D762EE" w:rsidP="00E60A40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D762EE" w:rsidRPr="0062702B" w:rsidRDefault="00E60A40" w:rsidP="00E60A40">
            <w:pPr>
              <w:spacing w:before="100" w:beforeAutospacing="1" w:after="100" w:afterAutospacing="1"/>
            </w:pPr>
            <w:r w:rsidRPr="0062702B">
              <w:t>Искусство народов  гор и степей</w:t>
            </w:r>
          </w:p>
        </w:tc>
        <w:tc>
          <w:tcPr>
            <w:tcW w:w="1134" w:type="dxa"/>
          </w:tcPr>
          <w:p w:rsidR="00D762EE" w:rsidRPr="0062702B" w:rsidRDefault="00D762EE" w:rsidP="00E60A40">
            <w:r w:rsidRPr="0062702B">
              <w:t>комбинированный</w:t>
            </w:r>
          </w:p>
        </w:tc>
        <w:tc>
          <w:tcPr>
            <w:tcW w:w="2376" w:type="dxa"/>
          </w:tcPr>
          <w:p w:rsidR="00D762EE" w:rsidRPr="0062702B" w:rsidRDefault="00E60A40" w:rsidP="00E60A40">
            <w:r w:rsidRPr="0062702B">
              <w:t>Понимать и объяснять разнообразие и красоту природы различных регионов нашей страны, способность человека, живя в разных природных условиях, создавать свою самобытную художественную культуру. Создавать элементарные композиции на заданную тему, давать эстетическую оценку выполненных работ.</w:t>
            </w:r>
          </w:p>
        </w:tc>
        <w:tc>
          <w:tcPr>
            <w:tcW w:w="2551" w:type="dxa"/>
          </w:tcPr>
          <w:p w:rsidR="00E60A40" w:rsidRPr="0062702B" w:rsidRDefault="00E60A40" w:rsidP="00E60A40">
            <w:pPr>
              <w:spacing w:before="100" w:beforeAutospacing="1" w:after="100" w:afterAutospacing="1"/>
            </w:pPr>
            <w:r w:rsidRPr="0062702B">
              <w:t xml:space="preserve">Умеют применять полученные знания в собственной художественно- творческой деятельности. Осуществляют писк существенной информации (из рассказов учителя, родителей, из собственного жизненного опыта) о красоте  природы в произведениях </w:t>
            </w:r>
          </w:p>
          <w:p w:rsidR="00D762EE" w:rsidRPr="0062702B" w:rsidRDefault="00E60A40" w:rsidP="00E60A40">
            <w:r w:rsidRPr="0062702B">
              <w:t> художников- пейзажистов</w:t>
            </w:r>
          </w:p>
        </w:tc>
        <w:tc>
          <w:tcPr>
            <w:tcW w:w="1985" w:type="dxa"/>
          </w:tcPr>
          <w:p w:rsidR="00E60A40" w:rsidRPr="0062702B" w:rsidRDefault="00E60A40" w:rsidP="00E60A40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E60A40" w:rsidRPr="0062702B" w:rsidRDefault="00E60A40" w:rsidP="00E60A40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  </w:t>
            </w:r>
          </w:p>
          <w:p w:rsidR="00D762EE" w:rsidRPr="0062702B" w:rsidRDefault="00E60A40" w:rsidP="00E60A40">
            <w:r w:rsidRPr="0062702B">
              <w:t>Оценивают свою работу</w:t>
            </w:r>
          </w:p>
        </w:tc>
        <w:tc>
          <w:tcPr>
            <w:tcW w:w="2126" w:type="dxa"/>
          </w:tcPr>
          <w:p w:rsidR="00D762EE" w:rsidRPr="0062702B" w:rsidRDefault="00E60A40" w:rsidP="00E60A40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имеют желание учиться. Имеют мотивацию учебной деятельности, понимают значимость предмета «Изобразительное искусство» Понимают значение знаний для человека, воспринимают произведения искусства; связывают свои наблюдения за природой с оценкой увиденного</w:t>
            </w:r>
          </w:p>
        </w:tc>
        <w:tc>
          <w:tcPr>
            <w:tcW w:w="1276" w:type="dxa"/>
            <w:gridSpan w:val="2"/>
          </w:tcPr>
          <w:p w:rsidR="00D762EE" w:rsidRPr="0062702B" w:rsidRDefault="00D762EE" w:rsidP="00E60A40">
            <w:pPr>
              <w:jc w:val="center"/>
            </w:pPr>
            <w:r w:rsidRPr="0062702B">
              <w:t>Выборочный просмотр</w:t>
            </w:r>
          </w:p>
        </w:tc>
        <w:tc>
          <w:tcPr>
            <w:tcW w:w="1134" w:type="dxa"/>
          </w:tcPr>
          <w:p w:rsidR="00D762EE" w:rsidRPr="0062702B" w:rsidRDefault="00E60A40" w:rsidP="00E60A40">
            <w:r w:rsidRPr="0062702B">
              <w:t>Подбор зрительного ряда</w:t>
            </w:r>
          </w:p>
        </w:tc>
        <w:tc>
          <w:tcPr>
            <w:tcW w:w="992" w:type="dxa"/>
            <w:gridSpan w:val="2"/>
          </w:tcPr>
          <w:p w:rsidR="00D762EE" w:rsidRPr="0062702B" w:rsidRDefault="000A6106" w:rsidP="00E60A40">
            <w:pPr>
              <w:jc w:val="center"/>
            </w:pPr>
            <w:r w:rsidRPr="0062702B">
              <w:t>19 н     –        20 н</w:t>
            </w:r>
          </w:p>
        </w:tc>
        <w:tc>
          <w:tcPr>
            <w:tcW w:w="709" w:type="dxa"/>
          </w:tcPr>
          <w:p w:rsidR="00D762EE" w:rsidRPr="0062702B" w:rsidRDefault="00D762EE" w:rsidP="00E60A40">
            <w:pPr>
              <w:jc w:val="center"/>
            </w:pPr>
          </w:p>
        </w:tc>
      </w:tr>
      <w:tr w:rsidR="00D668CA" w:rsidRPr="0062702B" w:rsidTr="00965454">
        <w:tc>
          <w:tcPr>
            <w:tcW w:w="561" w:type="dxa"/>
            <w:vAlign w:val="center"/>
          </w:tcPr>
          <w:p w:rsidR="00D668CA" w:rsidRPr="0062702B" w:rsidRDefault="00D668CA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21 - 22</w:t>
            </w:r>
          </w:p>
          <w:p w:rsidR="00D668CA" w:rsidRPr="0062702B" w:rsidRDefault="00D668CA" w:rsidP="00E60A40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D668CA" w:rsidRPr="0062702B" w:rsidRDefault="00D668CA" w:rsidP="00E60A40">
            <w:pPr>
              <w:spacing w:before="100" w:beforeAutospacing="1" w:after="100" w:afterAutospacing="1"/>
            </w:pPr>
            <w:r w:rsidRPr="0062702B">
              <w:t>Образ художественной культуры Средней Азии</w:t>
            </w:r>
          </w:p>
        </w:tc>
        <w:tc>
          <w:tcPr>
            <w:tcW w:w="1134" w:type="dxa"/>
          </w:tcPr>
          <w:p w:rsidR="00D668CA" w:rsidRPr="0062702B" w:rsidRDefault="00D668CA" w:rsidP="00E60A40">
            <w:r w:rsidRPr="0062702B">
              <w:t>открытие новых знаний</w:t>
            </w:r>
          </w:p>
        </w:tc>
        <w:tc>
          <w:tcPr>
            <w:tcW w:w="2376" w:type="dxa"/>
          </w:tcPr>
          <w:p w:rsidR="00D668CA" w:rsidRPr="0062702B" w:rsidRDefault="00D668CA" w:rsidP="00D668CA">
            <w:pPr>
              <w:spacing w:before="100" w:beforeAutospacing="1" w:after="100" w:afterAutospacing="1"/>
            </w:pPr>
            <w:r w:rsidRPr="0062702B">
              <w:t xml:space="preserve">Рассказывать о городах Средней Азии. Видеть орнаментальный характер культуры. Создавать образ древнего среднеазиатского города. </w:t>
            </w:r>
          </w:p>
          <w:p w:rsidR="00D668CA" w:rsidRPr="0062702B" w:rsidRDefault="00D668CA" w:rsidP="00D668CA">
            <w:r w:rsidRPr="0062702B">
              <w:t>Использовать материалы: цветная бумага, ножницы, клей, мелки</w:t>
            </w:r>
          </w:p>
        </w:tc>
        <w:tc>
          <w:tcPr>
            <w:tcW w:w="2551" w:type="dxa"/>
          </w:tcPr>
          <w:p w:rsidR="00D668CA" w:rsidRPr="0062702B" w:rsidRDefault="00D668CA" w:rsidP="00E60A40">
            <w:r w:rsidRPr="0062702B">
              <w:t>Умеют применять полученные знания в собственной художественно</w:t>
            </w:r>
            <w:r w:rsidR="004549FD" w:rsidRPr="0062702B">
              <w:t xml:space="preserve"> </w:t>
            </w:r>
            <w:r w:rsidRPr="0062702B">
              <w:t>- творческой деятельности. Осуществляют писк существенной информации (из рассказов учителя, родителей, из собственного жизненного опыта) о красоте архитектуры Востока.</w:t>
            </w:r>
          </w:p>
        </w:tc>
        <w:tc>
          <w:tcPr>
            <w:tcW w:w="1985" w:type="dxa"/>
          </w:tcPr>
          <w:p w:rsidR="00D668CA" w:rsidRPr="0062702B" w:rsidRDefault="00D668CA" w:rsidP="00D668CA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D668CA" w:rsidRPr="0062702B" w:rsidRDefault="00D668CA" w:rsidP="00D668CA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  </w:t>
            </w:r>
          </w:p>
          <w:p w:rsidR="00D668CA" w:rsidRPr="0062702B" w:rsidRDefault="00D668CA" w:rsidP="00D668CA">
            <w:r w:rsidRPr="0062702B">
              <w:t>Оценивают свою работу.</w:t>
            </w:r>
          </w:p>
        </w:tc>
        <w:tc>
          <w:tcPr>
            <w:tcW w:w="2126" w:type="dxa"/>
            <w:vAlign w:val="center"/>
          </w:tcPr>
          <w:p w:rsidR="00D668CA" w:rsidRPr="0062702B" w:rsidRDefault="00D668CA" w:rsidP="00D668CA">
            <w:pPr>
              <w:spacing w:before="100" w:beforeAutospacing="1" w:after="100" w:afterAutospacing="1"/>
            </w:pPr>
            <w:r w:rsidRPr="0062702B">
              <w:t xml:space="preserve">Понимают значение знаний для человека и принимают его; проявляют эмоционально ценностное отношение к культуре народов Средней Азии. Имеют мотивацию учебной деятельности, способность к эстетической оценке архитектуры Средней Азии, понимают значимость предмета «Изобразительное искусство» Понимают значение знаний для   человека,  воспринимают произведения искусства;  связывают свои наблюдения  культуры другого </w:t>
            </w:r>
            <w:proofErr w:type="gramStart"/>
            <w:r w:rsidRPr="0062702B">
              <w:t>народа</w:t>
            </w:r>
            <w:proofErr w:type="gramEnd"/>
            <w:r w:rsidRPr="0062702B">
              <w:t xml:space="preserve"> с оценкой    увиденного в произведениях искусства Востока.</w:t>
            </w:r>
          </w:p>
        </w:tc>
        <w:tc>
          <w:tcPr>
            <w:tcW w:w="1276" w:type="dxa"/>
            <w:gridSpan w:val="2"/>
            <w:vAlign w:val="center"/>
          </w:tcPr>
          <w:p w:rsidR="00D668CA" w:rsidRPr="0062702B" w:rsidRDefault="00D668CA" w:rsidP="00E60A40">
            <w:pPr>
              <w:spacing w:before="100" w:beforeAutospacing="1" w:after="100" w:afterAutospacing="1"/>
            </w:pPr>
            <w:r w:rsidRPr="0062702B">
              <w:t>Презентация работы с произнесеним короткого монолога, анализ и оценка</w:t>
            </w:r>
          </w:p>
        </w:tc>
        <w:tc>
          <w:tcPr>
            <w:tcW w:w="1134" w:type="dxa"/>
            <w:vAlign w:val="center"/>
          </w:tcPr>
          <w:p w:rsidR="00D668CA" w:rsidRPr="0062702B" w:rsidRDefault="00D668CA" w:rsidP="00E60A40">
            <w:pPr>
              <w:spacing w:before="100" w:beforeAutospacing="1" w:after="100" w:afterAutospacing="1"/>
            </w:pPr>
            <w:r w:rsidRPr="0062702B">
              <w:t xml:space="preserve">Мультиме-дийная презентация </w:t>
            </w:r>
          </w:p>
        </w:tc>
        <w:tc>
          <w:tcPr>
            <w:tcW w:w="992" w:type="dxa"/>
            <w:gridSpan w:val="2"/>
          </w:tcPr>
          <w:p w:rsidR="00D668CA" w:rsidRPr="0062702B" w:rsidRDefault="000A6106" w:rsidP="00E60A40">
            <w:pPr>
              <w:jc w:val="center"/>
            </w:pPr>
            <w:r w:rsidRPr="0062702B">
              <w:t>21 н    –       22 н</w:t>
            </w:r>
          </w:p>
        </w:tc>
        <w:tc>
          <w:tcPr>
            <w:tcW w:w="709" w:type="dxa"/>
          </w:tcPr>
          <w:p w:rsidR="00D668CA" w:rsidRPr="0062702B" w:rsidRDefault="00D668CA" w:rsidP="00E60A40">
            <w:pPr>
              <w:jc w:val="center"/>
            </w:pPr>
          </w:p>
        </w:tc>
      </w:tr>
      <w:tr w:rsidR="00D668CA" w:rsidRPr="0062702B" w:rsidTr="00965454">
        <w:tc>
          <w:tcPr>
            <w:tcW w:w="561" w:type="dxa"/>
            <w:vAlign w:val="center"/>
          </w:tcPr>
          <w:p w:rsidR="00D668CA" w:rsidRPr="0062702B" w:rsidRDefault="00D668CA" w:rsidP="000A6106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23</w:t>
            </w:r>
            <w:r w:rsidR="007B505C" w:rsidRPr="0062702B">
              <w:rPr>
                <w:b/>
              </w:rPr>
              <w:t xml:space="preserve"> </w:t>
            </w:r>
          </w:p>
        </w:tc>
        <w:tc>
          <w:tcPr>
            <w:tcW w:w="1424" w:type="dxa"/>
            <w:gridSpan w:val="2"/>
            <w:vAlign w:val="center"/>
          </w:tcPr>
          <w:p w:rsidR="00D668CA" w:rsidRPr="0062702B" w:rsidRDefault="007B505C" w:rsidP="00E60A40">
            <w:pPr>
              <w:spacing w:before="100" w:beforeAutospacing="1" w:after="100" w:afterAutospacing="1"/>
            </w:pPr>
            <w:r w:rsidRPr="0062702B">
              <w:t>Образ художественной культуры Древней Греции</w:t>
            </w:r>
          </w:p>
        </w:tc>
        <w:tc>
          <w:tcPr>
            <w:tcW w:w="1134" w:type="dxa"/>
          </w:tcPr>
          <w:p w:rsidR="00D668CA" w:rsidRPr="0062702B" w:rsidRDefault="00D668CA" w:rsidP="00E60A40">
            <w:r w:rsidRPr="0062702B">
              <w:t>открытие новых знаний</w:t>
            </w:r>
          </w:p>
        </w:tc>
        <w:tc>
          <w:tcPr>
            <w:tcW w:w="2376" w:type="dxa"/>
          </w:tcPr>
          <w:p w:rsidR="00D668CA" w:rsidRPr="0062702B" w:rsidRDefault="00E020F2" w:rsidP="00E020F2">
            <w:pPr>
              <w:spacing w:before="100" w:beforeAutospacing="1" w:after="100" w:afterAutospacing="1"/>
            </w:pPr>
            <w:r w:rsidRPr="0062702B">
              <w:t>Образ греческой природы. Мифологические представления древних греков. Воплощение в представлениях о богах образа прекрасного человека: красота его тела, смелость, воля и сила разума.</w:t>
            </w:r>
            <w:r w:rsidR="004549FD" w:rsidRPr="0062702B">
              <w:t xml:space="preserve"> </w:t>
            </w:r>
            <w:r w:rsidRPr="0062702B">
              <w:t>Древнегреческий храм и его соразмерность, гармония с природой. Храм как совершенное произведение разума человека и украшение пейзажа. Конструкция храма. Лепка по воображению. Конструктивный способ лепки. Передача настроения в творческой работе с помощью цвета и композиции</w:t>
            </w:r>
          </w:p>
        </w:tc>
        <w:tc>
          <w:tcPr>
            <w:tcW w:w="2551" w:type="dxa"/>
          </w:tcPr>
          <w:p w:rsidR="00D668CA" w:rsidRPr="0062702B" w:rsidRDefault="00E020F2" w:rsidP="00E60A40">
            <w:r w:rsidRPr="0062702B">
              <w:t>Умеют применять полученные знания в собственной художественно- творческой деятельности. Осуществляют писк существенной информации (из рассказов учителя, родителей, из собственного жизненного опыта) о красоте природы и архитектуры  Древней Греции.</w:t>
            </w:r>
          </w:p>
        </w:tc>
        <w:tc>
          <w:tcPr>
            <w:tcW w:w="1985" w:type="dxa"/>
          </w:tcPr>
          <w:p w:rsidR="00E020F2" w:rsidRPr="0062702B" w:rsidRDefault="00E020F2" w:rsidP="00E020F2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E020F2" w:rsidRPr="0062702B" w:rsidRDefault="00E020F2" w:rsidP="00E020F2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  </w:t>
            </w:r>
          </w:p>
          <w:p w:rsidR="00D668CA" w:rsidRPr="0062702B" w:rsidRDefault="00E020F2" w:rsidP="00E020F2">
            <w:r w:rsidRPr="0062702B">
              <w:t>Анализируют и оценивают свою работу.</w:t>
            </w:r>
          </w:p>
        </w:tc>
        <w:tc>
          <w:tcPr>
            <w:tcW w:w="2126" w:type="dxa"/>
            <w:vAlign w:val="center"/>
          </w:tcPr>
          <w:p w:rsidR="00D668CA" w:rsidRPr="0062702B" w:rsidRDefault="00D668CA" w:rsidP="007B505C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имеют желание учиться.</w:t>
            </w:r>
            <w:r w:rsidR="007B505C" w:rsidRPr="0062702B">
              <w:t xml:space="preserve"> </w:t>
            </w:r>
            <w:r w:rsidRPr="0062702B">
              <w:t>Имеют мотивацию учебной деятельности,</w:t>
            </w:r>
            <w:r w:rsidR="007B505C" w:rsidRPr="0062702B">
              <w:t xml:space="preserve"> </w:t>
            </w:r>
            <w:r w:rsidRPr="0062702B">
              <w:t xml:space="preserve">понимают значимость предмета «Изобразительное искусство» Понимают значение знаний для   человека, воспринимают произведения искусства; связывают свои наблюдения культуры другого </w:t>
            </w:r>
            <w:proofErr w:type="gramStart"/>
            <w:r w:rsidRPr="0062702B">
              <w:t>народа</w:t>
            </w:r>
            <w:proofErr w:type="gramEnd"/>
            <w:r w:rsidRPr="0062702B">
              <w:t xml:space="preserve"> с оценкой   увиденного в произведениях искусства.</w:t>
            </w:r>
          </w:p>
        </w:tc>
        <w:tc>
          <w:tcPr>
            <w:tcW w:w="1276" w:type="dxa"/>
            <w:gridSpan w:val="2"/>
            <w:vAlign w:val="center"/>
          </w:tcPr>
          <w:p w:rsidR="00D668CA" w:rsidRPr="0062702B" w:rsidRDefault="00D668CA" w:rsidP="00E60A40">
            <w:pPr>
              <w:spacing w:before="100" w:beforeAutospacing="1" w:after="100" w:afterAutospacing="1"/>
            </w:pPr>
            <w:r w:rsidRPr="0062702B">
              <w:t>Просмотр и анализ работ.</w:t>
            </w:r>
          </w:p>
        </w:tc>
        <w:tc>
          <w:tcPr>
            <w:tcW w:w="1134" w:type="dxa"/>
          </w:tcPr>
          <w:p w:rsidR="00D668CA" w:rsidRPr="0062702B" w:rsidRDefault="00D668CA" w:rsidP="00D668CA">
            <w:r w:rsidRPr="0062702B">
              <w:t xml:space="preserve"> Подбор репродукций  с изображ. </w:t>
            </w:r>
          </w:p>
        </w:tc>
        <w:tc>
          <w:tcPr>
            <w:tcW w:w="992" w:type="dxa"/>
            <w:gridSpan w:val="2"/>
          </w:tcPr>
          <w:p w:rsidR="00D668CA" w:rsidRPr="0062702B" w:rsidRDefault="000A6106" w:rsidP="00E60A40">
            <w:pPr>
              <w:jc w:val="center"/>
            </w:pPr>
            <w:r w:rsidRPr="0062702B">
              <w:t>23 н</w:t>
            </w:r>
          </w:p>
        </w:tc>
        <w:tc>
          <w:tcPr>
            <w:tcW w:w="709" w:type="dxa"/>
          </w:tcPr>
          <w:p w:rsidR="00D668CA" w:rsidRPr="0062702B" w:rsidRDefault="00D668CA" w:rsidP="00E60A40">
            <w:pPr>
              <w:jc w:val="center"/>
            </w:pPr>
          </w:p>
        </w:tc>
      </w:tr>
      <w:tr w:rsidR="000A6106" w:rsidRPr="0062702B" w:rsidTr="00965454">
        <w:tc>
          <w:tcPr>
            <w:tcW w:w="561" w:type="dxa"/>
            <w:vAlign w:val="center"/>
          </w:tcPr>
          <w:p w:rsidR="000A6106" w:rsidRPr="0062702B" w:rsidRDefault="000A6106" w:rsidP="000A6106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24</w:t>
            </w:r>
          </w:p>
        </w:tc>
        <w:tc>
          <w:tcPr>
            <w:tcW w:w="1424" w:type="dxa"/>
            <w:gridSpan w:val="2"/>
            <w:vAlign w:val="center"/>
          </w:tcPr>
          <w:p w:rsidR="000A6106" w:rsidRPr="0062702B" w:rsidRDefault="000A6106" w:rsidP="000A6106">
            <w:pPr>
              <w:spacing w:before="100" w:beforeAutospacing="1" w:after="100" w:afterAutospacing="1"/>
            </w:pPr>
            <w:r w:rsidRPr="0062702B">
              <w:rPr>
                <w:b/>
              </w:rPr>
              <w:t>Практическая работа №3 за 3 четверть  «</w:t>
            </w:r>
            <w:r w:rsidRPr="0062702B">
              <w:t>Образ художественной культуры Древней Греции</w:t>
            </w:r>
            <w:r w:rsidRPr="0062702B">
              <w:rPr>
                <w:b/>
              </w:rPr>
              <w:t>»</w:t>
            </w:r>
          </w:p>
        </w:tc>
        <w:tc>
          <w:tcPr>
            <w:tcW w:w="1134" w:type="dxa"/>
          </w:tcPr>
          <w:p w:rsidR="000A6106" w:rsidRPr="0062702B" w:rsidRDefault="000A6106" w:rsidP="00E60A40">
            <w:r w:rsidRPr="0062702B">
              <w:t>закрепление знаний</w:t>
            </w:r>
          </w:p>
        </w:tc>
        <w:tc>
          <w:tcPr>
            <w:tcW w:w="2376" w:type="dxa"/>
          </w:tcPr>
          <w:p w:rsidR="000A6106" w:rsidRPr="0062702B" w:rsidRDefault="000A6106" w:rsidP="00ED4AC6">
            <w:pPr>
              <w:spacing w:before="100" w:beforeAutospacing="1" w:after="100" w:afterAutospacing="1"/>
            </w:pPr>
            <w:r w:rsidRPr="0062702B">
              <w:t>Образ греческой природы. Мифологические представления древних греков. Воплощение в представлениях о богах образа прекрасного человека: красота его тела, смелость, воля и сила разума. Древнегреческий храм и его соразмерность, гармония с природой. Храм как совершенное произведение разума человека и украшение пейзажа. Конструкция храма. Лепка по воображению. Конструктивный способ лепки. Передача настроения в творческой работе с помощью цвета и композиции</w:t>
            </w:r>
          </w:p>
        </w:tc>
        <w:tc>
          <w:tcPr>
            <w:tcW w:w="2551" w:type="dxa"/>
          </w:tcPr>
          <w:p w:rsidR="000A6106" w:rsidRPr="0062702B" w:rsidRDefault="000A6106" w:rsidP="00ED4AC6">
            <w:r w:rsidRPr="0062702B">
              <w:t>Умеют применять полученные знания в собственной художественно- творческой деятельности. Осуществляют писк существенной информации (из рассказов учителя, родителей, из собственного жизненного опыта) о красоте природы и архитектуры  Древней Греции.</w:t>
            </w:r>
          </w:p>
        </w:tc>
        <w:tc>
          <w:tcPr>
            <w:tcW w:w="1985" w:type="dxa"/>
          </w:tcPr>
          <w:p w:rsidR="000A6106" w:rsidRPr="0062702B" w:rsidRDefault="000A6106" w:rsidP="00ED4AC6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0A6106" w:rsidRPr="0062702B" w:rsidRDefault="000A6106" w:rsidP="00ED4AC6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  </w:t>
            </w:r>
          </w:p>
          <w:p w:rsidR="000A6106" w:rsidRPr="0062702B" w:rsidRDefault="000A6106" w:rsidP="00ED4AC6">
            <w:r w:rsidRPr="0062702B">
              <w:t>Анализируют и оценивают свою работу.</w:t>
            </w:r>
          </w:p>
        </w:tc>
        <w:tc>
          <w:tcPr>
            <w:tcW w:w="2126" w:type="dxa"/>
            <w:vAlign w:val="center"/>
          </w:tcPr>
          <w:p w:rsidR="000A6106" w:rsidRPr="0062702B" w:rsidRDefault="000A6106" w:rsidP="00ED4AC6">
            <w:pPr>
              <w:spacing w:before="100" w:beforeAutospacing="1" w:after="100" w:afterAutospacing="1"/>
            </w:pPr>
            <w:r w:rsidRPr="0062702B">
              <w:t xml:space="preserve">Понимают значение знаний для человека и принимают его; имеют желание учиться. Имеют мотивацию учебной деятельности, понимают значимость предмета «Изобразительное искусство» Понимают значение знаний для   человека, воспринимают произведения искусства; связывают свои наблюдения культуры другого </w:t>
            </w:r>
            <w:proofErr w:type="gramStart"/>
            <w:r w:rsidRPr="0062702B">
              <w:t>народа</w:t>
            </w:r>
            <w:proofErr w:type="gramEnd"/>
            <w:r w:rsidRPr="0062702B">
              <w:t xml:space="preserve"> с оценкой   увиденного в произведениях искусства.</w:t>
            </w:r>
          </w:p>
        </w:tc>
        <w:tc>
          <w:tcPr>
            <w:tcW w:w="1276" w:type="dxa"/>
            <w:gridSpan w:val="2"/>
            <w:vAlign w:val="center"/>
          </w:tcPr>
          <w:p w:rsidR="000A6106" w:rsidRPr="0062702B" w:rsidRDefault="000A6106" w:rsidP="00ED4AC6">
            <w:pPr>
              <w:spacing w:before="100" w:beforeAutospacing="1" w:after="100" w:afterAutospacing="1"/>
            </w:pPr>
            <w:r w:rsidRPr="0062702B">
              <w:t>Просмотр и анализ работ.</w:t>
            </w:r>
          </w:p>
        </w:tc>
        <w:tc>
          <w:tcPr>
            <w:tcW w:w="1134" w:type="dxa"/>
          </w:tcPr>
          <w:p w:rsidR="000A6106" w:rsidRPr="0062702B" w:rsidRDefault="000A6106" w:rsidP="00ED4AC6">
            <w:r w:rsidRPr="0062702B">
              <w:t xml:space="preserve"> Подбор репродукций  с изображ. </w:t>
            </w:r>
          </w:p>
        </w:tc>
        <w:tc>
          <w:tcPr>
            <w:tcW w:w="992" w:type="dxa"/>
            <w:gridSpan w:val="2"/>
          </w:tcPr>
          <w:p w:rsidR="000A6106" w:rsidRPr="0062702B" w:rsidRDefault="000A6106" w:rsidP="00E60A40">
            <w:pPr>
              <w:jc w:val="center"/>
            </w:pPr>
            <w:r w:rsidRPr="0062702B">
              <w:t>24 н</w:t>
            </w:r>
          </w:p>
        </w:tc>
        <w:tc>
          <w:tcPr>
            <w:tcW w:w="709" w:type="dxa"/>
          </w:tcPr>
          <w:p w:rsidR="000A6106" w:rsidRPr="0062702B" w:rsidRDefault="000A6106" w:rsidP="00E60A40">
            <w:pPr>
              <w:jc w:val="center"/>
            </w:pPr>
          </w:p>
        </w:tc>
      </w:tr>
      <w:tr w:rsidR="000A6106" w:rsidRPr="0062702B" w:rsidTr="00965454">
        <w:tc>
          <w:tcPr>
            <w:tcW w:w="561" w:type="dxa"/>
            <w:vAlign w:val="center"/>
          </w:tcPr>
          <w:p w:rsidR="000A6106" w:rsidRPr="0062702B" w:rsidRDefault="000A6106" w:rsidP="000A6106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25 - 26</w:t>
            </w:r>
          </w:p>
        </w:tc>
        <w:tc>
          <w:tcPr>
            <w:tcW w:w="1424" w:type="dxa"/>
            <w:gridSpan w:val="2"/>
            <w:vAlign w:val="center"/>
          </w:tcPr>
          <w:p w:rsidR="000A6106" w:rsidRPr="0062702B" w:rsidRDefault="000A6106" w:rsidP="00EE5598">
            <w:pPr>
              <w:spacing w:before="100" w:beforeAutospacing="1" w:after="100" w:afterAutospacing="1"/>
            </w:pPr>
            <w:r w:rsidRPr="0062702B">
              <w:t>Образ художественной культуры средневековой Западной Европы</w:t>
            </w:r>
          </w:p>
        </w:tc>
        <w:tc>
          <w:tcPr>
            <w:tcW w:w="1134" w:type="dxa"/>
          </w:tcPr>
          <w:p w:rsidR="000A6106" w:rsidRPr="0062702B" w:rsidRDefault="000A6106" w:rsidP="00E60A40">
            <w:r w:rsidRPr="0062702B">
              <w:t>закрепление знаний</w:t>
            </w:r>
          </w:p>
        </w:tc>
        <w:tc>
          <w:tcPr>
            <w:tcW w:w="2376" w:type="dxa"/>
          </w:tcPr>
          <w:p w:rsidR="000A6106" w:rsidRPr="0062702B" w:rsidRDefault="000A6106" w:rsidP="004549FD">
            <w:pPr>
              <w:spacing w:before="100" w:beforeAutospacing="1" w:after="100" w:afterAutospacing="1"/>
            </w:pPr>
            <w:r w:rsidRPr="0062702B">
              <w:t>Знакомиться с образом готических городов средневековой Европы: узкие улицы, сплошные фасады каменных домов.</w:t>
            </w:r>
          </w:p>
          <w:p w:rsidR="000A6106" w:rsidRPr="0062702B" w:rsidRDefault="000A6106" w:rsidP="004549FD">
            <w:pPr>
              <w:spacing w:before="100" w:beforeAutospacing="1" w:after="100" w:afterAutospacing="1"/>
            </w:pPr>
            <w:r w:rsidRPr="0062702B">
              <w:t> Видеть красоту готического храма. Изучать архитектуру, одежду человека и его окружение.</w:t>
            </w:r>
          </w:p>
          <w:p w:rsidR="000A6106" w:rsidRPr="0062702B" w:rsidRDefault="000A6106" w:rsidP="004549FD">
            <w:r w:rsidRPr="0062702B">
              <w:t> Создавать коллективные панно на тему древнегреческих праздников</w:t>
            </w:r>
          </w:p>
        </w:tc>
        <w:tc>
          <w:tcPr>
            <w:tcW w:w="2551" w:type="dxa"/>
          </w:tcPr>
          <w:p w:rsidR="000A6106" w:rsidRPr="0062702B" w:rsidRDefault="000A6106" w:rsidP="00E60A40">
            <w:r w:rsidRPr="0062702B">
              <w:t>Умеют применять полученные знания в собственной художественно- творческой деятельности. Осуществляют писк существенной информации (из рассказов учителя, родителей, из собственного жизненного опыта) о произведениях художников</w:t>
            </w:r>
          </w:p>
        </w:tc>
        <w:tc>
          <w:tcPr>
            <w:tcW w:w="1985" w:type="dxa"/>
          </w:tcPr>
          <w:p w:rsidR="000A6106" w:rsidRPr="0062702B" w:rsidRDefault="000A6106" w:rsidP="004549FD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0A6106" w:rsidRPr="0062702B" w:rsidRDefault="000A6106" w:rsidP="004549FD">
            <w:pPr>
              <w:spacing w:before="100" w:beforeAutospacing="1" w:after="100" w:afterAutospacing="1"/>
            </w:pPr>
            <w:r w:rsidRPr="0062702B">
              <w:t xml:space="preserve">Составляют план и последовательность действий </w:t>
            </w:r>
          </w:p>
          <w:p w:rsidR="000A6106" w:rsidRPr="0062702B" w:rsidRDefault="000A6106" w:rsidP="004549FD">
            <w:r w:rsidRPr="0062702B">
              <w:t>Оценивают свою работу.</w:t>
            </w:r>
          </w:p>
        </w:tc>
        <w:tc>
          <w:tcPr>
            <w:tcW w:w="2126" w:type="dxa"/>
          </w:tcPr>
          <w:p w:rsidR="000A6106" w:rsidRPr="0062702B" w:rsidRDefault="000A6106" w:rsidP="004549FD">
            <w:pPr>
              <w:spacing w:before="100" w:beforeAutospacing="1" w:after="100" w:afterAutospacing="1"/>
            </w:pPr>
            <w:r w:rsidRPr="0062702B">
              <w:t xml:space="preserve">Понимают значение знаний для человека и принимают его; имеют желание учиться. Имеют мотивацию учебной деятельности, способность к эстетической оценке архитектуры Средневековья, понимают значимость исторического прошлого Западной Европы. Понимают значение знаний для   человека, воспринимают произведения искусства; связывают свои  знания о средневековом городе с </w:t>
            </w:r>
            <w:proofErr w:type="gramStart"/>
            <w:r w:rsidRPr="0062702B">
              <w:t>оценкой</w:t>
            </w:r>
            <w:proofErr w:type="gramEnd"/>
            <w:r w:rsidRPr="0062702B">
              <w:t xml:space="preserve"> увиденного в произведениях средневекового  искусства</w:t>
            </w:r>
          </w:p>
        </w:tc>
        <w:tc>
          <w:tcPr>
            <w:tcW w:w="1276" w:type="dxa"/>
            <w:gridSpan w:val="2"/>
          </w:tcPr>
          <w:p w:rsidR="000A6106" w:rsidRPr="0062702B" w:rsidRDefault="000A6106" w:rsidP="00E60A40">
            <w:pPr>
              <w:spacing w:before="100" w:beforeAutospacing="1" w:after="100" w:afterAutospacing="1"/>
            </w:pPr>
            <w:r w:rsidRPr="0062702B">
              <w:t>Представление работ. Анализ и оценивание.</w:t>
            </w:r>
          </w:p>
        </w:tc>
        <w:tc>
          <w:tcPr>
            <w:tcW w:w="1134" w:type="dxa"/>
          </w:tcPr>
          <w:p w:rsidR="000A6106" w:rsidRPr="0062702B" w:rsidRDefault="000A6106" w:rsidP="00E60A40">
            <w:r w:rsidRPr="0062702B">
              <w:t>Подбор репродукций по теме урока.</w:t>
            </w:r>
          </w:p>
        </w:tc>
        <w:tc>
          <w:tcPr>
            <w:tcW w:w="992" w:type="dxa"/>
            <w:gridSpan w:val="2"/>
          </w:tcPr>
          <w:p w:rsidR="000A6106" w:rsidRPr="0062702B" w:rsidRDefault="000A6106" w:rsidP="00E60A40">
            <w:pPr>
              <w:jc w:val="center"/>
            </w:pPr>
            <w:r w:rsidRPr="0062702B">
              <w:t>25 н              –                       26 н</w:t>
            </w:r>
          </w:p>
        </w:tc>
        <w:tc>
          <w:tcPr>
            <w:tcW w:w="709" w:type="dxa"/>
          </w:tcPr>
          <w:p w:rsidR="000A6106" w:rsidRPr="0062702B" w:rsidRDefault="000A6106" w:rsidP="00E60A40">
            <w:pPr>
              <w:jc w:val="center"/>
            </w:pPr>
          </w:p>
        </w:tc>
      </w:tr>
      <w:tr w:rsidR="000A6106" w:rsidRPr="0062702B" w:rsidTr="00E60A40">
        <w:tc>
          <w:tcPr>
            <w:tcW w:w="16268" w:type="dxa"/>
            <w:gridSpan w:val="14"/>
          </w:tcPr>
          <w:p w:rsidR="000A6106" w:rsidRPr="0062702B" w:rsidRDefault="000A6106" w:rsidP="00ED4AC6">
            <w:pPr>
              <w:jc w:val="center"/>
            </w:pPr>
            <w:r w:rsidRPr="0062702B">
              <w:rPr>
                <w:b/>
                <w:bCs/>
                <w:kern w:val="36"/>
              </w:rPr>
              <w:t>4 четверть</w:t>
            </w:r>
            <w:proofErr w:type="gramStart"/>
            <w:r w:rsidRPr="0062702B">
              <w:rPr>
                <w:b/>
                <w:bCs/>
                <w:kern w:val="36"/>
              </w:rPr>
              <w:t xml:space="preserve">   </w:t>
            </w:r>
            <w:r w:rsidR="000C7BDC" w:rsidRPr="0062702B">
              <w:rPr>
                <w:b/>
                <w:bCs/>
                <w:kern w:val="36"/>
              </w:rPr>
              <w:t>.</w:t>
            </w:r>
            <w:proofErr w:type="gramEnd"/>
            <w:r w:rsidR="000C7BDC" w:rsidRPr="0062702B">
              <w:rPr>
                <w:b/>
                <w:bCs/>
                <w:kern w:val="36"/>
              </w:rPr>
              <w:t xml:space="preserve"> «Искусство объединяет народы»  - </w:t>
            </w:r>
            <w:r w:rsidRPr="0062702B">
              <w:rPr>
                <w:b/>
                <w:bCs/>
                <w:kern w:val="36"/>
              </w:rPr>
              <w:t xml:space="preserve"> </w:t>
            </w:r>
            <w:r w:rsidR="00ED4AC6" w:rsidRPr="0062702B">
              <w:rPr>
                <w:b/>
                <w:bCs/>
                <w:kern w:val="36"/>
              </w:rPr>
              <w:t>8</w:t>
            </w:r>
            <w:r w:rsidRPr="0062702B">
              <w:rPr>
                <w:b/>
                <w:bCs/>
                <w:kern w:val="36"/>
              </w:rPr>
              <w:t xml:space="preserve"> уроков</w:t>
            </w:r>
          </w:p>
        </w:tc>
      </w:tr>
      <w:tr w:rsidR="000A6106" w:rsidRPr="0062702B" w:rsidTr="00FE5800">
        <w:tc>
          <w:tcPr>
            <w:tcW w:w="561" w:type="dxa"/>
            <w:vAlign w:val="center"/>
          </w:tcPr>
          <w:p w:rsidR="000A6106" w:rsidRPr="0062702B" w:rsidRDefault="000A6106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27</w:t>
            </w:r>
          </w:p>
        </w:tc>
        <w:tc>
          <w:tcPr>
            <w:tcW w:w="1424" w:type="dxa"/>
            <w:gridSpan w:val="2"/>
            <w:vAlign w:val="center"/>
          </w:tcPr>
          <w:p w:rsidR="000A6106" w:rsidRPr="0062702B" w:rsidRDefault="000C7BDC" w:rsidP="000C7BDC">
            <w:pPr>
              <w:spacing w:before="100" w:beforeAutospacing="1" w:after="100" w:afterAutospacing="1"/>
            </w:pPr>
            <w:r w:rsidRPr="0062702B">
              <w:t>Многообразие художественных культур в мире</w:t>
            </w:r>
          </w:p>
        </w:tc>
        <w:tc>
          <w:tcPr>
            <w:tcW w:w="1134" w:type="dxa"/>
          </w:tcPr>
          <w:p w:rsidR="000A6106" w:rsidRPr="0062702B" w:rsidRDefault="000A6106" w:rsidP="00E60A40">
            <w:r w:rsidRPr="0062702B">
              <w:t>открытие новых знаний</w:t>
            </w:r>
          </w:p>
        </w:tc>
        <w:tc>
          <w:tcPr>
            <w:tcW w:w="2376" w:type="dxa"/>
          </w:tcPr>
          <w:p w:rsidR="000A6106" w:rsidRPr="0062702B" w:rsidRDefault="000C7BDC" w:rsidP="00E60A40">
            <w:r w:rsidRPr="0062702B">
              <w:t>Иметь представление о культуре разных стран,</w:t>
            </w:r>
            <w:proofErr w:type="gramStart"/>
            <w:r w:rsidRPr="0062702B">
              <w:t xml:space="preserve"> .</w:t>
            </w:r>
            <w:proofErr w:type="gramEnd"/>
            <w:r w:rsidRPr="0062702B">
              <w:t>развивать чувство толерантности к чужой культуре</w:t>
            </w:r>
          </w:p>
        </w:tc>
        <w:tc>
          <w:tcPr>
            <w:tcW w:w="2551" w:type="dxa"/>
          </w:tcPr>
          <w:p w:rsidR="000A6106" w:rsidRPr="0062702B" w:rsidRDefault="000C7BDC" w:rsidP="000C7BDC">
            <w:pPr>
              <w:spacing w:before="100" w:beforeAutospacing="1" w:after="100" w:afterAutospacing="1"/>
            </w:pPr>
            <w:r w:rsidRPr="0062702B">
              <w:t>Имеют способность к художественному познанию мира, умеют произвольно и осознанно строить речевое высказывание в устной форме о произведениях искусства; осуществляют поиск существенной информации (из рассказа учителя, родителей, из собственного жизненного опыта) о культуре стран мира</w:t>
            </w:r>
            <w:proofErr w:type="gramStart"/>
            <w:r w:rsidRPr="0062702B">
              <w:t xml:space="preserve"> У</w:t>
            </w:r>
            <w:proofErr w:type="gramEnd"/>
            <w:r w:rsidRPr="0062702B">
              <w:t>меют применять полученные знания в собственной художественно-творческой деятельности.</w:t>
            </w:r>
          </w:p>
        </w:tc>
        <w:tc>
          <w:tcPr>
            <w:tcW w:w="1985" w:type="dxa"/>
          </w:tcPr>
          <w:p w:rsidR="000A6106" w:rsidRPr="0062702B" w:rsidRDefault="000C7BDC" w:rsidP="000C7BDC">
            <w:pPr>
              <w:spacing w:before="100" w:beforeAutospacing="1" w:after="100" w:afterAutospacing="1"/>
            </w:pPr>
            <w:r w:rsidRPr="0062702B">
              <w:t>Имеют способность к художественному познанию мира, умеют произвольно и осознанно строить речевое высказывание в устной форме о произведениях искусства; осуществляют поиск существенной информации (из рассказа учителя, родителей, из собственного жизненного опыта) о культуре стран мира</w:t>
            </w:r>
            <w:proofErr w:type="gramStart"/>
            <w:r w:rsidRPr="0062702B">
              <w:t xml:space="preserve"> У</w:t>
            </w:r>
            <w:proofErr w:type="gramEnd"/>
            <w:r w:rsidRPr="0062702B">
              <w:t>меют применять полученные знания в собственной художественно-творческой деятельности.</w:t>
            </w:r>
          </w:p>
        </w:tc>
        <w:tc>
          <w:tcPr>
            <w:tcW w:w="2126" w:type="dxa"/>
            <w:vAlign w:val="center"/>
          </w:tcPr>
          <w:p w:rsidR="000A6106" w:rsidRPr="0062702B" w:rsidRDefault="00635818" w:rsidP="00635818">
            <w:pPr>
              <w:spacing w:before="100" w:beforeAutospacing="1" w:after="100" w:afterAutospacing="1"/>
            </w:pPr>
            <w:r w:rsidRPr="0062702B">
              <w:t xml:space="preserve">Понимают значение знаний для человека и принимают его; имеют желание учиться. Имеют мотивацию учебной деятельности, понимают значимость предмета «Изобразительное искусство» Понимают значение знаний для   человека, воспринимают произведения искусства; связывают свои наблюдения за </w:t>
            </w:r>
            <w:proofErr w:type="gramStart"/>
            <w:r w:rsidRPr="0062702B">
              <w:t>природой</w:t>
            </w:r>
            <w:proofErr w:type="gramEnd"/>
            <w:r w:rsidRPr="0062702B">
              <w:t xml:space="preserve"> с оценкой увиденного в произведениях разных стран</w:t>
            </w:r>
          </w:p>
        </w:tc>
        <w:tc>
          <w:tcPr>
            <w:tcW w:w="1134" w:type="dxa"/>
            <w:vAlign w:val="center"/>
          </w:tcPr>
          <w:p w:rsidR="000A6106" w:rsidRPr="0062702B" w:rsidRDefault="000A6106" w:rsidP="00E60A40">
            <w:pPr>
              <w:spacing w:before="100" w:beforeAutospacing="1" w:after="100" w:afterAutospacing="1"/>
            </w:pPr>
            <w:r w:rsidRPr="0062702B">
              <w:t>Сгруппировать предложенные произведения по жанрам.</w:t>
            </w:r>
          </w:p>
        </w:tc>
        <w:tc>
          <w:tcPr>
            <w:tcW w:w="1276" w:type="dxa"/>
            <w:gridSpan w:val="2"/>
          </w:tcPr>
          <w:p w:rsidR="000A6106" w:rsidRPr="0062702B" w:rsidRDefault="000A6106" w:rsidP="00E60A40">
            <w:r w:rsidRPr="0062702B">
              <w:t>Подбор материалов для работы</w:t>
            </w:r>
          </w:p>
        </w:tc>
        <w:tc>
          <w:tcPr>
            <w:tcW w:w="992" w:type="dxa"/>
            <w:gridSpan w:val="2"/>
          </w:tcPr>
          <w:p w:rsidR="000A6106" w:rsidRPr="0062702B" w:rsidRDefault="00635818" w:rsidP="00E60A40">
            <w:pPr>
              <w:jc w:val="center"/>
            </w:pPr>
            <w:r w:rsidRPr="0062702B">
              <w:t>27 н</w:t>
            </w:r>
          </w:p>
        </w:tc>
        <w:tc>
          <w:tcPr>
            <w:tcW w:w="709" w:type="dxa"/>
          </w:tcPr>
          <w:p w:rsidR="000A6106" w:rsidRPr="0062702B" w:rsidRDefault="000A6106" w:rsidP="00E60A40">
            <w:pPr>
              <w:jc w:val="center"/>
            </w:pPr>
          </w:p>
        </w:tc>
      </w:tr>
      <w:tr w:rsidR="000A6106" w:rsidRPr="0062702B" w:rsidTr="00FE5800">
        <w:tc>
          <w:tcPr>
            <w:tcW w:w="561" w:type="dxa"/>
            <w:vAlign w:val="center"/>
          </w:tcPr>
          <w:p w:rsidR="000A6106" w:rsidRPr="0062702B" w:rsidRDefault="000A6106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28</w:t>
            </w:r>
            <w:r w:rsidR="00635818" w:rsidRPr="0062702B">
              <w:rPr>
                <w:b/>
              </w:rPr>
              <w:t xml:space="preserve"> -       29</w:t>
            </w:r>
          </w:p>
        </w:tc>
        <w:tc>
          <w:tcPr>
            <w:tcW w:w="1424" w:type="dxa"/>
            <w:gridSpan w:val="2"/>
            <w:vAlign w:val="center"/>
          </w:tcPr>
          <w:p w:rsidR="000A6106" w:rsidRPr="0062702B" w:rsidRDefault="00635818" w:rsidP="00E60A40">
            <w:pPr>
              <w:spacing w:before="100" w:beforeAutospacing="1" w:after="100" w:afterAutospacing="1"/>
            </w:pPr>
            <w:r w:rsidRPr="0062702B">
              <w:t>Все народы воспевают материнство</w:t>
            </w:r>
          </w:p>
        </w:tc>
        <w:tc>
          <w:tcPr>
            <w:tcW w:w="1134" w:type="dxa"/>
          </w:tcPr>
          <w:p w:rsidR="000A6106" w:rsidRPr="0062702B" w:rsidRDefault="000A6106" w:rsidP="00E60A40">
            <w:r w:rsidRPr="0062702B">
              <w:t>открытие новых знаний</w:t>
            </w:r>
          </w:p>
        </w:tc>
        <w:tc>
          <w:tcPr>
            <w:tcW w:w="2376" w:type="dxa"/>
          </w:tcPr>
          <w:p w:rsidR="00635818" w:rsidRPr="0062702B" w:rsidRDefault="00635818" w:rsidP="00635818">
            <w:pPr>
              <w:spacing w:before="100" w:beforeAutospacing="1" w:after="100" w:afterAutospacing="1"/>
            </w:pPr>
            <w:r w:rsidRPr="0062702B">
              <w:t>Рассказывать о своих впечатлениях от общения с произведениями искусства, изображающими образ матери и дитя.</w:t>
            </w:r>
          </w:p>
          <w:p w:rsidR="00635818" w:rsidRPr="0062702B" w:rsidRDefault="00635818" w:rsidP="00635818">
            <w:pPr>
              <w:spacing w:before="100" w:beforeAutospacing="1" w:after="100" w:afterAutospacing="1"/>
            </w:pPr>
            <w:r w:rsidRPr="0062702B">
              <w:t>Изображать образ матери и дитя, их единства, ласки, т.е. отношение друг к другу.</w:t>
            </w:r>
          </w:p>
          <w:p w:rsidR="000A6106" w:rsidRPr="0062702B" w:rsidRDefault="00635818" w:rsidP="00635818">
            <w:r w:rsidRPr="0062702B">
              <w:t> Использовать материалы: гуашь, кисти, бумагу</w:t>
            </w:r>
          </w:p>
        </w:tc>
        <w:tc>
          <w:tcPr>
            <w:tcW w:w="2551" w:type="dxa"/>
          </w:tcPr>
          <w:p w:rsidR="00635818" w:rsidRPr="0062702B" w:rsidRDefault="00635818" w:rsidP="00635818">
            <w:pPr>
              <w:spacing w:before="100" w:beforeAutospacing="1" w:after="100" w:afterAutospacing="1"/>
            </w:pPr>
            <w:r w:rsidRPr="0062702B">
              <w:t>меют способность к художественному познанию мира, умеют произвольно и осознанно строить речевое высказывание в устной форме о произведениях искусства; осуществляют поиск существенной информации (из рассказа учителя, родителей, из собственного жизненного опыта) о женщине - матери в произведениях художников-портретистов.</w:t>
            </w:r>
          </w:p>
          <w:p w:rsidR="00635818" w:rsidRPr="0062702B" w:rsidRDefault="00635818" w:rsidP="00635818">
            <w:pPr>
              <w:spacing w:before="100" w:beforeAutospacing="1" w:after="100" w:afterAutospacing="1"/>
            </w:pPr>
            <w:r w:rsidRPr="0062702B">
              <w:t xml:space="preserve">Умеют применять полученные знания в </w:t>
            </w:r>
            <w:proofErr w:type="gramStart"/>
            <w:r w:rsidRPr="0062702B">
              <w:t>собственной</w:t>
            </w:r>
            <w:proofErr w:type="gramEnd"/>
            <w:r w:rsidRPr="0062702B">
              <w:t xml:space="preserve"> художественно-творческой</w:t>
            </w:r>
          </w:p>
          <w:p w:rsidR="000A6106" w:rsidRPr="0062702B" w:rsidRDefault="00635818" w:rsidP="00635818">
            <w:r w:rsidRPr="0062702B">
              <w:t> деятельности.</w:t>
            </w:r>
          </w:p>
        </w:tc>
        <w:tc>
          <w:tcPr>
            <w:tcW w:w="1985" w:type="dxa"/>
          </w:tcPr>
          <w:p w:rsidR="00635818" w:rsidRPr="0062702B" w:rsidRDefault="00635818" w:rsidP="00635818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635818" w:rsidRPr="0062702B" w:rsidRDefault="00635818" w:rsidP="00635818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  </w:t>
            </w:r>
          </w:p>
          <w:p w:rsidR="000A6106" w:rsidRPr="0062702B" w:rsidRDefault="00635818" w:rsidP="00635818">
            <w:r w:rsidRPr="0062702B">
              <w:t>Оценивают свою работу</w:t>
            </w:r>
          </w:p>
        </w:tc>
        <w:tc>
          <w:tcPr>
            <w:tcW w:w="2126" w:type="dxa"/>
            <w:vAlign w:val="center"/>
          </w:tcPr>
          <w:p w:rsidR="000A6106" w:rsidRPr="0062702B" w:rsidRDefault="00635818" w:rsidP="00635818">
            <w:pPr>
              <w:spacing w:before="100" w:beforeAutospacing="1" w:after="100" w:afterAutospacing="1"/>
            </w:pPr>
            <w:r w:rsidRPr="0062702B">
              <w:t xml:space="preserve">Понимают </w:t>
            </w:r>
            <w:proofErr w:type="gramStart"/>
            <w:r w:rsidRPr="0062702B">
              <w:t>зна-чение</w:t>
            </w:r>
            <w:proofErr w:type="gramEnd"/>
            <w:r w:rsidRPr="0062702B">
              <w:t xml:space="preserve"> знаний для человека и принимают его; имеют желание учиться, проявляют эмоционально ценностное отношение к образу женщины-матери. Имеют мотивацию учебной деятельности, понимают значимость предмета «Изобразительное</w:t>
            </w:r>
            <w:proofErr w:type="gramStart"/>
            <w:r w:rsidRPr="0062702B">
              <w:t xml:space="preserve"> П</w:t>
            </w:r>
            <w:proofErr w:type="gramEnd"/>
            <w:r w:rsidRPr="0062702B">
              <w:t>онимают значение знаний для человека, воспринимают произведения искусства; связывают свои наблюдения за природой с оценкой  увиденного  в произведенияхискусства.</w:t>
            </w:r>
          </w:p>
        </w:tc>
        <w:tc>
          <w:tcPr>
            <w:tcW w:w="1134" w:type="dxa"/>
            <w:vAlign w:val="center"/>
          </w:tcPr>
          <w:p w:rsidR="000A6106" w:rsidRPr="0062702B" w:rsidRDefault="000A6106" w:rsidP="00D668CA">
            <w:pPr>
              <w:spacing w:before="100" w:beforeAutospacing="1" w:after="100" w:afterAutospacing="1"/>
            </w:pPr>
            <w:r w:rsidRPr="0062702B">
              <w:t xml:space="preserve"> Соотнести репродукции произведений разных жанров авторов. Прсмотр, анализ </w:t>
            </w:r>
            <w:r w:rsidR="00635818" w:rsidRPr="0062702B">
              <w:t xml:space="preserve">Сбор материала </w:t>
            </w:r>
            <w:r w:rsidRPr="0062702B">
              <w:t>и оценка.</w:t>
            </w:r>
          </w:p>
        </w:tc>
        <w:tc>
          <w:tcPr>
            <w:tcW w:w="1276" w:type="dxa"/>
            <w:gridSpan w:val="2"/>
          </w:tcPr>
          <w:p w:rsidR="000A6106" w:rsidRPr="0062702B" w:rsidRDefault="000A6106" w:rsidP="00E60A40">
            <w:r w:rsidRPr="0062702B">
              <w:t>Сбор материала для кроссворда</w:t>
            </w:r>
          </w:p>
        </w:tc>
        <w:tc>
          <w:tcPr>
            <w:tcW w:w="992" w:type="dxa"/>
            <w:gridSpan w:val="2"/>
          </w:tcPr>
          <w:p w:rsidR="000A6106" w:rsidRPr="0062702B" w:rsidRDefault="00635818" w:rsidP="00E60A40">
            <w:pPr>
              <w:jc w:val="center"/>
            </w:pPr>
            <w:r w:rsidRPr="0062702B">
              <w:t>28 н     -        29 н</w:t>
            </w:r>
          </w:p>
        </w:tc>
        <w:tc>
          <w:tcPr>
            <w:tcW w:w="709" w:type="dxa"/>
          </w:tcPr>
          <w:p w:rsidR="000A6106" w:rsidRPr="0062702B" w:rsidRDefault="000A6106" w:rsidP="00E60A40">
            <w:pPr>
              <w:jc w:val="center"/>
            </w:pPr>
          </w:p>
        </w:tc>
      </w:tr>
      <w:tr w:rsidR="000A6106" w:rsidRPr="0062702B" w:rsidTr="00FE5800">
        <w:tc>
          <w:tcPr>
            <w:tcW w:w="561" w:type="dxa"/>
            <w:vAlign w:val="center"/>
          </w:tcPr>
          <w:p w:rsidR="000A6106" w:rsidRPr="0062702B" w:rsidRDefault="000A6106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30</w:t>
            </w:r>
          </w:p>
        </w:tc>
        <w:tc>
          <w:tcPr>
            <w:tcW w:w="1424" w:type="dxa"/>
            <w:gridSpan w:val="2"/>
            <w:vAlign w:val="center"/>
          </w:tcPr>
          <w:p w:rsidR="000A6106" w:rsidRPr="0062702B" w:rsidRDefault="000A6106" w:rsidP="0076575D">
            <w:pPr>
              <w:spacing w:before="100" w:beforeAutospacing="1" w:after="100" w:afterAutospacing="1"/>
            </w:pPr>
            <w:r w:rsidRPr="0062702B">
              <w:t> </w:t>
            </w:r>
            <w:r w:rsidR="00635818" w:rsidRPr="0062702B">
              <w:t>Все народы воспевают мудрость старости</w:t>
            </w:r>
          </w:p>
        </w:tc>
        <w:tc>
          <w:tcPr>
            <w:tcW w:w="1134" w:type="dxa"/>
          </w:tcPr>
          <w:p w:rsidR="000A6106" w:rsidRPr="0062702B" w:rsidRDefault="000A6106" w:rsidP="00E60A40">
            <w:r w:rsidRPr="0062702B">
              <w:t>комбинированный</w:t>
            </w:r>
          </w:p>
        </w:tc>
        <w:tc>
          <w:tcPr>
            <w:tcW w:w="2376" w:type="dxa"/>
          </w:tcPr>
          <w:p w:rsidR="000A6106" w:rsidRPr="0062702B" w:rsidRDefault="00635818" w:rsidP="00E60A40">
            <w:pPr>
              <w:spacing w:before="100" w:beforeAutospacing="1" w:after="100" w:afterAutospacing="1"/>
            </w:pPr>
            <w:r w:rsidRPr="0062702B">
              <w:t>Наблюдать проявление духовного мира в лицах близких людей. Видеть выражение мудрости старости в произведениях искусства. Создавать изображение любимого пожилого человека, стараясь выразить его внутренний мир. Использовать гуашь или мелки</w:t>
            </w:r>
          </w:p>
        </w:tc>
        <w:tc>
          <w:tcPr>
            <w:tcW w:w="2551" w:type="dxa"/>
          </w:tcPr>
          <w:p w:rsidR="00635818" w:rsidRPr="0062702B" w:rsidRDefault="00635818" w:rsidP="00635818">
            <w:pPr>
              <w:spacing w:before="100" w:beforeAutospacing="1" w:after="100" w:afterAutospacing="1"/>
            </w:pPr>
            <w:r w:rsidRPr="0062702B">
              <w:t>Имеют способность к художественному познанию мира, умеют произвольно и осознанно строить речевое высказывание в устной форме о произведениях искусства; осуществляют поиск существенной информации о связи поколений, уважение к старости.</w:t>
            </w:r>
          </w:p>
          <w:p w:rsidR="000A6106" w:rsidRPr="0062702B" w:rsidRDefault="00635818" w:rsidP="00635818">
            <w:pPr>
              <w:spacing w:before="100" w:beforeAutospacing="1" w:after="100" w:afterAutospacing="1"/>
            </w:pPr>
            <w:r w:rsidRPr="0062702B">
              <w:t>Умеют применять полученные знания в собственной художественно-творческой деятельности</w:t>
            </w:r>
          </w:p>
        </w:tc>
        <w:tc>
          <w:tcPr>
            <w:tcW w:w="1985" w:type="dxa"/>
          </w:tcPr>
          <w:p w:rsidR="00635818" w:rsidRPr="0062702B" w:rsidRDefault="00635818" w:rsidP="00635818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635818" w:rsidRPr="0062702B" w:rsidRDefault="00635818" w:rsidP="00635818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  </w:t>
            </w:r>
          </w:p>
          <w:p w:rsidR="000A6106" w:rsidRPr="0062702B" w:rsidRDefault="00635818" w:rsidP="00635818">
            <w:r w:rsidRPr="0062702B">
              <w:t>Оценивают свою работу</w:t>
            </w:r>
          </w:p>
        </w:tc>
        <w:tc>
          <w:tcPr>
            <w:tcW w:w="2126" w:type="dxa"/>
            <w:vAlign w:val="center"/>
          </w:tcPr>
          <w:p w:rsidR="000A6106" w:rsidRPr="0062702B" w:rsidRDefault="00635818" w:rsidP="00635818">
            <w:pPr>
              <w:spacing w:before="100" w:beforeAutospacing="1" w:after="100" w:afterAutospacing="1"/>
            </w:pPr>
            <w:r w:rsidRPr="0062702B">
              <w:t xml:space="preserve">Понимают </w:t>
            </w:r>
            <w:proofErr w:type="gramStart"/>
            <w:r w:rsidRPr="0062702B">
              <w:t>зна-чение</w:t>
            </w:r>
            <w:proofErr w:type="gramEnd"/>
            <w:r w:rsidRPr="0062702B">
              <w:t xml:space="preserve"> знаний для человека и принимают его; имеют желание учиться, прояв-ляют эмоционально ценностное отношение к пожилым людям. Имеют мотивацию учебной деятельности, способность к эстетической оценке произведений  искусства. Понимают значение знаний для человека, воспринимают произведения искусства; связывают свои наблюдения за пожилыми </w:t>
            </w:r>
            <w:proofErr w:type="gramStart"/>
            <w:r w:rsidRPr="0062702B">
              <w:t>людьми</w:t>
            </w:r>
            <w:proofErr w:type="gramEnd"/>
            <w:r w:rsidRPr="0062702B">
              <w:t xml:space="preserve"> с оценкой  увиденного в  произведениях  искусства.</w:t>
            </w:r>
          </w:p>
        </w:tc>
        <w:tc>
          <w:tcPr>
            <w:tcW w:w="1134" w:type="dxa"/>
            <w:vAlign w:val="center"/>
          </w:tcPr>
          <w:p w:rsidR="000A6106" w:rsidRPr="0062702B" w:rsidRDefault="000A6106" w:rsidP="00D668CA">
            <w:pPr>
              <w:spacing w:before="100" w:beforeAutospacing="1" w:after="100" w:afterAutospacing="1"/>
            </w:pPr>
            <w:r w:rsidRPr="0062702B">
              <w:t>Ответить на вопросы</w:t>
            </w:r>
            <w:proofErr w:type="gramStart"/>
            <w:r w:rsidRPr="0062702B">
              <w:t xml:space="preserve">  О</w:t>
            </w:r>
            <w:proofErr w:type="gramEnd"/>
            <w:r w:rsidRPr="0062702B">
              <w:t>ценить ответы и рассуждения</w:t>
            </w:r>
          </w:p>
        </w:tc>
        <w:tc>
          <w:tcPr>
            <w:tcW w:w="1276" w:type="dxa"/>
            <w:gridSpan w:val="2"/>
          </w:tcPr>
          <w:p w:rsidR="000A6106" w:rsidRPr="0062702B" w:rsidRDefault="00635818" w:rsidP="00E60A40">
            <w:r w:rsidRPr="0062702B">
              <w:t>Подбор репродукций по теме урока</w:t>
            </w:r>
          </w:p>
        </w:tc>
        <w:tc>
          <w:tcPr>
            <w:tcW w:w="992" w:type="dxa"/>
            <w:gridSpan w:val="2"/>
          </w:tcPr>
          <w:p w:rsidR="000A6106" w:rsidRPr="0062702B" w:rsidRDefault="00840809" w:rsidP="00E60A40">
            <w:pPr>
              <w:jc w:val="center"/>
            </w:pPr>
            <w:r>
              <w:t>30 н</w:t>
            </w:r>
          </w:p>
        </w:tc>
        <w:tc>
          <w:tcPr>
            <w:tcW w:w="709" w:type="dxa"/>
          </w:tcPr>
          <w:p w:rsidR="000A6106" w:rsidRPr="0062702B" w:rsidRDefault="000A6106" w:rsidP="00E60A40">
            <w:pPr>
              <w:jc w:val="center"/>
            </w:pPr>
          </w:p>
        </w:tc>
      </w:tr>
      <w:tr w:rsidR="009103C9" w:rsidRPr="0062702B" w:rsidTr="00ED4AC6">
        <w:tc>
          <w:tcPr>
            <w:tcW w:w="561" w:type="dxa"/>
            <w:vAlign w:val="center"/>
          </w:tcPr>
          <w:p w:rsidR="009103C9" w:rsidRPr="0062702B" w:rsidRDefault="009103C9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31</w:t>
            </w:r>
          </w:p>
          <w:p w:rsidR="009103C9" w:rsidRPr="0062702B" w:rsidRDefault="009103C9" w:rsidP="00E60A40">
            <w:pPr>
              <w:spacing w:before="100" w:beforeAutospacing="1" w:after="100" w:afterAutospacing="1"/>
              <w:rPr>
                <w:b/>
              </w:rPr>
            </w:pPr>
          </w:p>
          <w:p w:rsidR="009103C9" w:rsidRPr="0062702B" w:rsidRDefault="009103C9" w:rsidP="00E60A40">
            <w:pPr>
              <w:spacing w:before="100" w:beforeAutospacing="1" w:after="100" w:afterAutospacing="1"/>
              <w:rPr>
                <w:b/>
              </w:rPr>
            </w:pPr>
          </w:p>
          <w:p w:rsidR="009103C9" w:rsidRPr="0062702B" w:rsidRDefault="009103C9" w:rsidP="00E60A40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9103C9" w:rsidRPr="0062702B" w:rsidRDefault="009103C9" w:rsidP="00E60A40">
            <w:pPr>
              <w:spacing w:before="100" w:beforeAutospacing="1" w:after="100" w:afterAutospacing="1"/>
            </w:pPr>
            <w:r w:rsidRPr="0062702B">
              <w:t>Сопереживание – великая тема искусства</w:t>
            </w:r>
          </w:p>
        </w:tc>
        <w:tc>
          <w:tcPr>
            <w:tcW w:w="1134" w:type="dxa"/>
          </w:tcPr>
          <w:p w:rsidR="009103C9" w:rsidRPr="0062702B" w:rsidRDefault="009103C9" w:rsidP="00E60A40">
            <w:r w:rsidRPr="0062702B">
              <w:t>открытие новых знаний</w:t>
            </w:r>
          </w:p>
        </w:tc>
        <w:tc>
          <w:tcPr>
            <w:tcW w:w="2376" w:type="dxa"/>
          </w:tcPr>
          <w:p w:rsidR="009103C9" w:rsidRPr="0062702B" w:rsidRDefault="009103C9" w:rsidP="009103C9">
            <w:pPr>
              <w:spacing w:before="100" w:beforeAutospacing="1" w:after="100" w:afterAutospacing="1"/>
            </w:pPr>
            <w:r w:rsidRPr="0062702B">
              <w:t>Рассуждать о том,  что искусство разных народов несет в себе опыт сострадания, сочувствия, вызывает сопереживание зрителя.</w:t>
            </w:r>
          </w:p>
          <w:p w:rsidR="009103C9" w:rsidRPr="0062702B" w:rsidRDefault="009103C9" w:rsidP="009103C9">
            <w:pPr>
              <w:spacing w:before="100" w:beforeAutospacing="1" w:after="100" w:afterAutospacing="1"/>
            </w:pPr>
            <w:r w:rsidRPr="0062702B">
              <w:t xml:space="preserve">Создавать рисунок с драматическим сюжетом. </w:t>
            </w:r>
          </w:p>
          <w:p w:rsidR="009103C9" w:rsidRPr="0062702B" w:rsidRDefault="009103C9" w:rsidP="009103C9">
            <w:r w:rsidRPr="0062702B">
              <w:t>Использовать материалы: гуашь, кисти.</w:t>
            </w:r>
          </w:p>
        </w:tc>
        <w:tc>
          <w:tcPr>
            <w:tcW w:w="2551" w:type="dxa"/>
            <w:vAlign w:val="center"/>
          </w:tcPr>
          <w:p w:rsidR="009103C9" w:rsidRPr="0062702B" w:rsidRDefault="009103C9" w:rsidP="00ED4AC6">
            <w:pPr>
              <w:spacing w:before="100" w:beforeAutospacing="1" w:after="100" w:afterAutospacing="1"/>
            </w:pPr>
            <w:r w:rsidRPr="0062702B">
              <w:t>Имеют способность к художественному познанию мира, умеют произвольно и осознанно строить речевое высказывание в устной форме о произведениях искусства; осуществляют поиск существенной информации (из рассказа учителя, родителей, из собственного жизненного опыта) о произведениях художников-анималистов</w:t>
            </w:r>
          </w:p>
          <w:p w:rsidR="009103C9" w:rsidRPr="0062702B" w:rsidRDefault="009103C9" w:rsidP="00ED4AC6">
            <w:pPr>
              <w:spacing w:before="100" w:beforeAutospacing="1" w:after="100" w:afterAutospacing="1"/>
            </w:pPr>
            <w:r w:rsidRPr="0062702B">
              <w:t>Умеют применять полученные знания в собственной художественно-творческой деятельности.</w:t>
            </w:r>
          </w:p>
        </w:tc>
        <w:tc>
          <w:tcPr>
            <w:tcW w:w="1985" w:type="dxa"/>
            <w:vAlign w:val="center"/>
          </w:tcPr>
          <w:p w:rsidR="009103C9" w:rsidRPr="0062702B" w:rsidRDefault="009103C9" w:rsidP="00ED4AC6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9103C9" w:rsidRPr="0062702B" w:rsidRDefault="009103C9" w:rsidP="00ED4AC6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действий; контролируют сличение способа действия и его результата.</w:t>
            </w:r>
          </w:p>
          <w:p w:rsidR="009103C9" w:rsidRPr="0062702B" w:rsidRDefault="009103C9" w:rsidP="00ED4AC6">
            <w:pPr>
              <w:spacing w:before="100" w:beforeAutospacing="1" w:after="100" w:afterAutospacing="1"/>
            </w:pPr>
            <w:r w:rsidRPr="0062702B">
              <w:t>Оценивают свою работу и работу одноклассников</w:t>
            </w:r>
          </w:p>
        </w:tc>
        <w:tc>
          <w:tcPr>
            <w:tcW w:w="2126" w:type="dxa"/>
            <w:vAlign w:val="center"/>
          </w:tcPr>
          <w:p w:rsidR="009103C9" w:rsidRPr="0062702B" w:rsidRDefault="009103C9" w:rsidP="009103C9">
            <w:pPr>
              <w:spacing w:before="100" w:beforeAutospacing="1" w:after="100" w:afterAutospacing="1"/>
            </w:pPr>
            <w:r w:rsidRPr="0062702B">
              <w:t>Понимают значение знаний для человека и принимают его; имеют желание учиться, проявляют эмоционально -ценностное отношение к книге «Белый Бим Черное Ухо»Имеют мотивацию учебной деятельности, способность к эстетической оценке произведений искусства</w:t>
            </w:r>
            <w:proofErr w:type="gramStart"/>
            <w:r w:rsidRPr="0062702B">
              <w:t>.П</w:t>
            </w:r>
            <w:proofErr w:type="gramEnd"/>
            <w:r w:rsidRPr="0062702B">
              <w:t>онимают значение знаний для человека, воспринимают произведения искусства; связывают свои наблюдения за окружающим миром с оценкой увиденного в произведениях искусства.</w:t>
            </w:r>
          </w:p>
        </w:tc>
        <w:tc>
          <w:tcPr>
            <w:tcW w:w="1134" w:type="dxa"/>
            <w:vAlign w:val="center"/>
          </w:tcPr>
          <w:p w:rsidR="009103C9" w:rsidRPr="0062702B" w:rsidRDefault="009103C9" w:rsidP="00E60A40">
            <w:pPr>
              <w:spacing w:before="100" w:beforeAutospacing="1" w:after="100" w:afterAutospacing="1"/>
            </w:pPr>
            <w:r w:rsidRPr="0062702B">
              <w:t>Опрос. Анализ и оценка процесса   результа собствен художественной деятельности.</w:t>
            </w:r>
          </w:p>
        </w:tc>
        <w:tc>
          <w:tcPr>
            <w:tcW w:w="1276" w:type="dxa"/>
            <w:gridSpan w:val="2"/>
          </w:tcPr>
          <w:p w:rsidR="009103C9" w:rsidRPr="0062702B" w:rsidRDefault="009103C9" w:rsidP="00E60A40">
            <w:pPr>
              <w:spacing w:before="100" w:beforeAutospacing="1" w:after="100" w:afterAutospacing="1"/>
            </w:pPr>
            <w:r w:rsidRPr="0062702B">
              <w:t>Выставка лучших работ , выполненных  в  течени</w:t>
            </w:r>
            <w:proofErr w:type="gramStart"/>
            <w:r w:rsidRPr="0062702B">
              <w:t>и</w:t>
            </w:r>
            <w:proofErr w:type="gramEnd"/>
            <w:r w:rsidRPr="0062702B">
              <w:t xml:space="preserve"> учебного года.</w:t>
            </w:r>
          </w:p>
          <w:p w:rsidR="009103C9" w:rsidRPr="0062702B" w:rsidRDefault="009103C9" w:rsidP="00E60A40"/>
        </w:tc>
        <w:tc>
          <w:tcPr>
            <w:tcW w:w="992" w:type="dxa"/>
            <w:gridSpan w:val="2"/>
          </w:tcPr>
          <w:p w:rsidR="009103C9" w:rsidRPr="0062702B" w:rsidRDefault="00840809" w:rsidP="00E60A40">
            <w:pPr>
              <w:jc w:val="center"/>
            </w:pPr>
            <w:r>
              <w:t>31 н</w:t>
            </w:r>
          </w:p>
        </w:tc>
        <w:tc>
          <w:tcPr>
            <w:tcW w:w="709" w:type="dxa"/>
          </w:tcPr>
          <w:p w:rsidR="009103C9" w:rsidRPr="0062702B" w:rsidRDefault="009103C9" w:rsidP="00E60A40">
            <w:pPr>
              <w:jc w:val="center"/>
            </w:pPr>
          </w:p>
        </w:tc>
      </w:tr>
      <w:tr w:rsidR="00252455" w:rsidRPr="0062702B" w:rsidTr="00ED4AC6">
        <w:trPr>
          <w:trHeight w:val="693"/>
        </w:trPr>
        <w:tc>
          <w:tcPr>
            <w:tcW w:w="561" w:type="dxa"/>
            <w:vAlign w:val="center"/>
          </w:tcPr>
          <w:p w:rsidR="00252455" w:rsidRPr="0062702B" w:rsidRDefault="00252455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32</w:t>
            </w:r>
          </w:p>
        </w:tc>
        <w:tc>
          <w:tcPr>
            <w:tcW w:w="1424" w:type="dxa"/>
            <w:gridSpan w:val="2"/>
            <w:vAlign w:val="center"/>
          </w:tcPr>
          <w:p w:rsidR="00252455" w:rsidRPr="0062702B" w:rsidRDefault="00ED4AC6" w:rsidP="003A5CF7">
            <w:pPr>
              <w:spacing w:before="100" w:beforeAutospacing="1" w:after="100" w:afterAutospacing="1"/>
            </w:pPr>
            <w:r w:rsidRPr="0062702B">
              <w:rPr>
                <w:b/>
              </w:rPr>
              <w:t xml:space="preserve">Итоговая </w:t>
            </w:r>
            <w:r w:rsidR="003A5CF7">
              <w:rPr>
                <w:b/>
              </w:rPr>
              <w:t>проектная</w:t>
            </w:r>
            <w:r w:rsidRPr="0062702B">
              <w:rPr>
                <w:b/>
              </w:rPr>
              <w:t xml:space="preserve"> работа №4 </w:t>
            </w:r>
            <w:r w:rsidR="00D0187F" w:rsidRPr="0062702B">
              <w:rPr>
                <w:b/>
              </w:rPr>
              <w:t>«</w:t>
            </w:r>
            <w:r w:rsidR="00252455" w:rsidRPr="0062702B">
              <w:t>Герои, борцы и защитники</w:t>
            </w:r>
            <w:r w:rsidR="00D0187F" w:rsidRPr="0062702B">
              <w:t>»</w:t>
            </w:r>
          </w:p>
        </w:tc>
        <w:tc>
          <w:tcPr>
            <w:tcW w:w="1134" w:type="dxa"/>
            <w:vAlign w:val="center"/>
          </w:tcPr>
          <w:p w:rsidR="00252455" w:rsidRPr="0062702B" w:rsidRDefault="00ED4AC6" w:rsidP="00ED4AC6">
            <w:pPr>
              <w:spacing w:before="100" w:beforeAutospacing="1" w:after="100" w:afterAutospacing="1"/>
            </w:pPr>
            <w:r w:rsidRPr="0062702B">
              <w:t>закрепление знаний</w:t>
            </w:r>
          </w:p>
        </w:tc>
        <w:tc>
          <w:tcPr>
            <w:tcW w:w="2376" w:type="dxa"/>
            <w:vAlign w:val="center"/>
          </w:tcPr>
          <w:p w:rsidR="00252455" w:rsidRPr="0062702B" w:rsidRDefault="00252455" w:rsidP="00ED4AC6">
            <w:pPr>
              <w:spacing w:before="100" w:beforeAutospacing="1" w:after="100" w:afterAutospacing="1"/>
            </w:pPr>
            <w:r w:rsidRPr="0062702B">
              <w:t>Рассуждать о том, что все народы имеют своих героев – защитников и воспевают их в своем искусстве.</w:t>
            </w:r>
          </w:p>
          <w:p w:rsidR="00252455" w:rsidRPr="0062702B" w:rsidRDefault="00252455" w:rsidP="00ED4AC6">
            <w:pPr>
              <w:spacing w:before="100" w:beforeAutospacing="1" w:after="100" w:afterAutospacing="1"/>
            </w:pPr>
            <w:r w:rsidRPr="0062702B">
              <w:t>Выполнять лепку эскиза памятника герою.</w:t>
            </w:r>
          </w:p>
        </w:tc>
        <w:tc>
          <w:tcPr>
            <w:tcW w:w="2551" w:type="dxa"/>
            <w:vAlign w:val="center"/>
          </w:tcPr>
          <w:p w:rsidR="00252455" w:rsidRPr="0062702B" w:rsidRDefault="00252455" w:rsidP="00ED4AC6">
            <w:pPr>
              <w:spacing w:before="100" w:beforeAutospacing="1" w:after="100" w:afterAutospacing="1"/>
            </w:pPr>
            <w:r w:rsidRPr="0062702B">
              <w:t xml:space="preserve">Имеют  способность  к </w:t>
            </w:r>
            <w:proofErr w:type="gramStart"/>
            <w:r w:rsidRPr="0062702B">
              <w:t>художественному</w:t>
            </w:r>
            <w:proofErr w:type="gramEnd"/>
          </w:p>
          <w:p w:rsidR="00252455" w:rsidRPr="0062702B" w:rsidRDefault="00252455" w:rsidP="00ED4AC6">
            <w:pPr>
              <w:spacing w:before="100" w:beforeAutospacing="1" w:after="100" w:afterAutospacing="1"/>
            </w:pPr>
            <w:r w:rsidRPr="0062702B">
              <w:t xml:space="preserve"> познанию мира. Умеют </w:t>
            </w:r>
            <w:proofErr w:type="gramStart"/>
            <w:r w:rsidRPr="0062702B">
              <w:t>приме-нять</w:t>
            </w:r>
            <w:proofErr w:type="gramEnd"/>
            <w:r w:rsidRPr="0062702B">
              <w:t xml:space="preserve">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скульптуре и народных героях.</w:t>
            </w:r>
          </w:p>
        </w:tc>
        <w:tc>
          <w:tcPr>
            <w:tcW w:w="1985" w:type="dxa"/>
            <w:vAlign w:val="center"/>
          </w:tcPr>
          <w:p w:rsidR="00252455" w:rsidRPr="0062702B" w:rsidRDefault="00252455" w:rsidP="00ED4AC6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252455" w:rsidRPr="0062702B" w:rsidRDefault="00252455" w:rsidP="00ED4AC6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</w:t>
            </w:r>
          </w:p>
          <w:p w:rsidR="00252455" w:rsidRPr="0062702B" w:rsidRDefault="00252455" w:rsidP="00ED4AC6">
            <w:pPr>
              <w:spacing w:before="100" w:beforeAutospacing="1" w:after="100" w:afterAutospacing="1"/>
            </w:pPr>
            <w:r w:rsidRPr="0062702B">
              <w:t>Оценивают свою работу.</w:t>
            </w:r>
          </w:p>
        </w:tc>
        <w:tc>
          <w:tcPr>
            <w:tcW w:w="2126" w:type="dxa"/>
            <w:vAlign w:val="center"/>
          </w:tcPr>
          <w:p w:rsidR="00252455" w:rsidRPr="0062702B" w:rsidRDefault="00252455" w:rsidP="004D7644">
            <w:pPr>
              <w:spacing w:before="100" w:beforeAutospacing="1" w:after="100" w:afterAutospacing="1"/>
            </w:pPr>
            <w:r w:rsidRPr="0062702B">
              <w:t xml:space="preserve">Понимают </w:t>
            </w:r>
            <w:proofErr w:type="gramStart"/>
            <w:r w:rsidRPr="0062702B">
              <w:t>зна-чение</w:t>
            </w:r>
            <w:proofErr w:type="gramEnd"/>
            <w:r w:rsidRPr="0062702B">
              <w:t xml:space="preserve"> знаний для человека и принимают его; имеют желание учиться.</w:t>
            </w:r>
            <w:r w:rsidR="004D7644" w:rsidRPr="0062702B">
              <w:t xml:space="preserve"> </w:t>
            </w:r>
            <w:r w:rsidRPr="0062702B">
              <w:t>Имеют мотивацию учебной деятельности,</w:t>
            </w:r>
            <w:r w:rsidR="004D7644" w:rsidRPr="0062702B">
              <w:t xml:space="preserve"> </w:t>
            </w:r>
            <w:r w:rsidRPr="0062702B">
              <w:t>понимают значимость предмета «Изобразительное</w:t>
            </w:r>
            <w:proofErr w:type="gramStart"/>
            <w:r w:rsidRPr="0062702B">
              <w:t xml:space="preserve"> П</w:t>
            </w:r>
            <w:proofErr w:type="gramEnd"/>
            <w:r w:rsidRPr="0062702B">
              <w:t>онимают значение знаний для человека, воспринимают произведения искусства; связывают свои наблюдения  с оценкой  увиденного в произведениях</w:t>
            </w:r>
            <w:r w:rsidR="004D7644" w:rsidRPr="0062702B">
              <w:t xml:space="preserve"> </w:t>
            </w:r>
            <w:r w:rsidRPr="0062702B">
              <w:t>искусства.</w:t>
            </w:r>
          </w:p>
        </w:tc>
        <w:tc>
          <w:tcPr>
            <w:tcW w:w="1134" w:type="dxa"/>
            <w:vAlign w:val="center"/>
          </w:tcPr>
          <w:p w:rsidR="00252455" w:rsidRPr="0062702B" w:rsidRDefault="004D7644" w:rsidP="00E60A40">
            <w:pPr>
              <w:spacing w:before="100" w:beforeAutospacing="1" w:after="100" w:afterAutospacing="1"/>
            </w:pPr>
            <w:r w:rsidRPr="0062702B">
              <w:t>Сгруппировать предложенные произведения по жанрам</w:t>
            </w:r>
          </w:p>
        </w:tc>
        <w:tc>
          <w:tcPr>
            <w:tcW w:w="1276" w:type="dxa"/>
            <w:gridSpan w:val="2"/>
          </w:tcPr>
          <w:p w:rsidR="00252455" w:rsidRPr="0062702B" w:rsidRDefault="004D7644" w:rsidP="00E60A40">
            <w:pPr>
              <w:spacing w:before="100" w:beforeAutospacing="1" w:after="100" w:afterAutospacing="1"/>
            </w:pPr>
            <w:r w:rsidRPr="0062702B">
              <w:t>Подбор репродукций по теме урока</w:t>
            </w:r>
          </w:p>
        </w:tc>
        <w:tc>
          <w:tcPr>
            <w:tcW w:w="992" w:type="dxa"/>
            <w:gridSpan w:val="2"/>
          </w:tcPr>
          <w:p w:rsidR="00252455" w:rsidRPr="0062702B" w:rsidRDefault="00840809" w:rsidP="00E60A40">
            <w:pPr>
              <w:pBdr>
                <w:bottom w:val="single" w:sz="6" w:space="1" w:color="auto"/>
              </w:pBdr>
              <w:jc w:val="center"/>
            </w:pPr>
            <w:r>
              <w:t>32 н</w:t>
            </w:r>
          </w:p>
        </w:tc>
        <w:tc>
          <w:tcPr>
            <w:tcW w:w="709" w:type="dxa"/>
          </w:tcPr>
          <w:p w:rsidR="00252455" w:rsidRPr="0062702B" w:rsidRDefault="00252455" w:rsidP="00E60A40">
            <w:pPr>
              <w:jc w:val="center"/>
            </w:pPr>
          </w:p>
        </w:tc>
      </w:tr>
      <w:tr w:rsidR="004D7644" w:rsidRPr="0062702B" w:rsidTr="00ED4AC6">
        <w:tc>
          <w:tcPr>
            <w:tcW w:w="561" w:type="dxa"/>
            <w:vAlign w:val="center"/>
          </w:tcPr>
          <w:p w:rsidR="004D7644" w:rsidRPr="0062702B" w:rsidRDefault="004D7644" w:rsidP="00E60A40">
            <w:pPr>
              <w:spacing w:before="100" w:beforeAutospacing="1" w:after="100" w:afterAutospacing="1"/>
            </w:pPr>
          </w:p>
          <w:p w:rsidR="004D7644" w:rsidRPr="0062702B" w:rsidRDefault="004D7644" w:rsidP="0076575D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33</w:t>
            </w:r>
          </w:p>
        </w:tc>
        <w:tc>
          <w:tcPr>
            <w:tcW w:w="1424" w:type="dxa"/>
            <w:gridSpan w:val="2"/>
            <w:vAlign w:val="center"/>
          </w:tcPr>
          <w:p w:rsidR="004D7644" w:rsidRPr="0062702B" w:rsidRDefault="004D7644" w:rsidP="00D52425">
            <w:pPr>
              <w:spacing w:before="100" w:beforeAutospacing="1" w:after="100" w:afterAutospacing="1"/>
            </w:pPr>
            <w:r w:rsidRPr="0062702B">
              <w:t>Юность и надежды</w:t>
            </w:r>
          </w:p>
        </w:tc>
        <w:tc>
          <w:tcPr>
            <w:tcW w:w="1134" w:type="dxa"/>
          </w:tcPr>
          <w:p w:rsidR="004D7644" w:rsidRPr="0062702B" w:rsidRDefault="00D52425" w:rsidP="00E60A40">
            <w:r w:rsidRPr="0062702B">
              <w:t>открытие новых знаний</w:t>
            </w:r>
          </w:p>
        </w:tc>
        <w:tc>
          <w:tcPr>
            <w:tcW w:w="2376" w:type="dxa"/>
            <w:vAlign w:val="center"/>
          </w:tcPr>
          <w:p w:rsidR="004D7644" w:rsidRPr="0062702B" w:rsidRDefault="004D7644" w:rsidP="00ED4AC6">
            <w:pPr>
              <w:spacing w:before="100" w:beforeAutospacing="1" w:after="100" w:afterAutospacing="1"/>
            </w:pPr>
            <w:r w:rsidRPr="0062702B">
              <w:t xml:space="preserve">Рассуждать о том, что в искусстве всех народов присутствуют мечта, надежда на светлое будущее, радость молодости и любовь к своим детям. </w:t>
            </w:r>
          </w:p>
          <w:p w:rsidR="004D7644" w:rsidRPr="0062702B" w:rsidRDefault="004D7644" w:rsidP="00ED4AC6">
            <w:pPr>
              <w:spacing w:before="100" w:beforeAutospacing="1" w:after="100" w:afterAutospacing="1"/>
            </w:pPr>
            <w:r w:rsidRPr="0062702B">
              <w:t>Выполнять изображение радости детства, мечты о счастье, подвигах, путешествиях, открытиях.</w:t>
            </w:r>
          </w:p>
          <w:p w:rsidR="004D7644" w:rsidRPr="0062702B" w:rsidRDefault="004D7644" w:rsidP="00ED4AC6">
            <w:pPr>
              <w:spacing w:before="100" w:beforeAutospacing="1" w:after="100" w:afterAutospacing="1"/>
            </w:pPr>
            <w:r w:rsidRPr="0062702B">
              <w:t>Использовать гуашь, кисти, мелки.</w:t>
            </w:r>
          </w:p>
        </w:tc>
        <w:tc>
          <w:tcPr>
            <w:tcW w:w="2551" w:type="dxa"/>
            <w:vAlign w:val="center"/>
          </w:tcPr>
          <w:p w:rsidR="004D7644" w:rsidRPr="0062702B" w:rsidRDefault="004D7644" w:rsidP="004D7644">
            <w:pPr>
              <w:spacing w:before="100" w:beforeAutospacing="1" w:after="100" w:afterAutospacing="1"/>
            </w:pPr>
            <w:r w:rsidRPr="0062702B">
              <w:t>Имеют  способность  к художественному  познанию мира. 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красоте молодости, мечтах и надеждах на будущее.</w:t>
            </w:r>
          </w:p>
        </w:tc>
        <w:tc>
          <w:tcPr>
            <w:tcW w:w="1985" w:type="dxa"/>
            <w:vAlign w:val="center"/>
          </w:tcPr>
          <w:p w:rsidR="004D7644" w:rsidRPr="0062702B" w:rsidRDefault="004D7644" w:rsidP="00ED4AC6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4D7644" w:rsidRPr="0062702B" w:rsidRDefault="004D7644" w:rsidP="00ED4AC6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</w:t>
            </w:r>
          </w:p>
          <w:p w:rsidR="004D7644" w:rsidRPr="0062702B" w:rsidRDefault="004D7644" w:rsidP="00ED4AC6">
            <w:pPr>
              <w:spacing w:before="100" w:beforeAutospacing="1" w:after="100" w:afterAutospacing="1"/>
            </w:pPr>
            <w:r w:rsidRPr="0062702B">
              <w:t>Оценивают свою работу.</w:t>
            </w:r>
          </w:p>
        </w:tc>
        <w:tc>
          <w:tcPr>
            <w:tcW w:w="2126" w:type="dxa"/>
          </w:tcPr>
          <w:p w:rsidR="004D7644" w:rsidRPr="0062702B" w:rsidRDefault="004D7644" w:rsidP="004D7644">
            <w:pPr>
              <w:spacing w:before="100" w:beforeAutospacing="1" w:after="100" w:afterAutospacing="1"/>
            </w:pPr>
            <w:r w:rsidRPr="0062702B">
              <w:t>Имеют мотива-цию учебной деятельности</w:t>
            </w:r>
            <w:proofErr w:type="gramStart"/>
            <w:r w:rsidRPr="0062702B">
              <w:t>,С</w:t>
            </w:r>
            <w:proofErr w:type="gramEnd"/>
            <w:r w:rsidRPr="0062702B">
              <w:t xml:space="preserve">пособность к эстетической оценке произведений искусства. Понимают значение знаний для человека, воспринимают произведения искусства; связывают свои наблюдения  с </w:t>
            </w:r>
            <w:proofErr w:type="gramStart"/>
            <w:r w:rsidRPr="0062702B">
              <w:t>оценкой</w:t>
            </w:r>
            <w:proofErr w:type="gramEnd"/>
            <w:r w:rsidRPr="0062702B">
              <w:t xml:space="preserve">  увиденного в произведенияхискусства</w:t>
            </w:r>
          </w:p>
        </w:tc>
        <w:tc>
          <w:tcPr>
            <w:tcW w:w="1134" w:type="dxa"/>
          </w:tcPr>
          <w:p w:rsidR="004D7644" w:rsidRPr="0062702B" w:rsidRDefault="004D7644" w:rsidP="00E60A40">
            <w:pPr>
              <w:jc w:val="center"/>
            </w:pPr>
            <w:r w:rsidRPr="0062702B">
              <w:t>Сгруппировать предложенные произведения по жанрам</w:t>
            </w:r>
          </w:p>
        </w:tc>
        <w:tc>
          <w:tcPr>
            <w:tcW w:w="1276" w:type="dxa"/>
            <w:gridSpan w:val="2"/>
          </w:tcPr>
          <w:p w:rsidR="004D7644" w:rsidRPr="0062702B" w:rsidRDefault="004D7644" w:rsidP="00E60A40">
            <w:r w:rsidRPr="0062702B">
              <w:t>Посетить выставку в городе, и других местах отдыха.</w:t>
            </w:r>
          </w:p>
        </w:tc>
        <w:tc>
          <w:tcPr>
            <w:tcW w:w="992" w:type="dxa"/>
            <w:gridSpan w:val="2"/>
          </w:tcPr>
          <w:p w:rsidR="004D7644" w:rsidRPr="0062702B" w:rsidRDefault="00840809" w:rsidP="00E60A40">
            <w:pPr>
              <w:jc w:val="center"/>
            </w:pPr>
            <w:r>
              <w:t>33 н</w:t>
            </w:r>
          </w:p>
        </w:tc>
        <w:tc>
          <w:tcPr>
            <w:tcW w:w="709" w:type="dxa"/>
          </w:tcPr>
          <w:p w:rsidR="004D7644" w:rsidRPr="0062702B" w:rsidRDefault="004D7644" w:rsidP="00E60A40">
            <w:pPr>
              <w:jc w:val="center"/>
            </w:pPr>
          </w:p>
        </w:tc>
      </w:tr>
      <w:tr w:rsidR="004D7644" w:rsidRPr="0062702B" w:rsidTr="00ED4AC6">
        <w:tc>
          <w:tcPr>
            <w:tcW w:w="561" w:type="dxa"/>
            <w:vAlign w:val="center"/>
          </w:tcPr>
          <w:p w:rsidR="004D7644" w:rsidRPr="0062702B" w:rsidRDefault="004D7644" w:rsidP="0076575D">
            <w:pPr>
              <w:spacing w:before="100" w:beforeAutospacing="1" w:after="100" w:afterAutospacing="1"/>
            </w:pPr>
            <w:r w:rsidRPr="0062702B">
              <w:rPr>
                <w:b/>
              </w:rPr>
              <w:t>34</w:t>
            </w:r>
          </w:p>
        </w:tc>
        <w:tc>
          <w:tcPr>
            <w:tcW w:w="1424" w:type="dxa"/>
            <w:gridSpan w:val="2"/>
            <w:vAlign w:val="center"/>
          </w:tcPr>
          <w:p w:rsidR="004D7644" w:rsidRPr="0062702B" w:rsidRDefault="004D7644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t>Искусство народов мира</w:t>
            </w:r>
          </w:p>
        </w:tc>
        <w:tc>
          <w:tcPr>
            <w:tcW w:w="1134" w:type="dxa"/>
          </w:tcPr>
          <w:p w:rsidR="004D7644" w:rsidRPr="0062702B" w:rsidRDefault="004D7644" w:rsidP="00E60A40">
            <w:r w:rsidRPr="0062702B">
              <w:t>открытие новых знаний</w:t>
            </w:r>
          </w:p>
        </w:tc>
        <w:tc>
          <w:tcPr>
            <w:tcW w:w="2376" w:type="dxa"/>
            <w:vAlign w:val="center"/>
          </w:tcPr>
          <w:p w:rsidR="004D7644" w:rsidRPr="0062702B" w:rsidRDefault="004D7644" w:rsidP="004D7644">
            <w:pPr>
              <w:spacing w:before="100" w:beforeAutospacing="1" w:after="100" w:afterAutospacing="1"/>
            </w:pPr>
            <w:r w:rsidRPr="0062702B">
              <w:t>Объяснять и оценивать свои впечатления от произведений искусства разных народов, объяснять почему многообразие художественных культур является богатством и ценностью всего мира</w:t>
            </w:r>
            <w:proofErr w:type="gramStart"/>
            <w:r w:rsidRPr="0062702B">
              <w:t>.О</w:t>
            </w:r>
            <w:proofErr w:type="gramEnd"/>
            <w:r w:rsidRPr="0062702B">
              <w:t>бсуждать и анализировать сои работы и работы одноклассников с позиции творческих задач. Участвовать в обсуждении выставки.</w:t>
            </w:r>
          </w:p>
        </w:tc>
        <w:tc>
          <w:tcPr>
            <w:tcW w:w="2551" w:type="dxa"/>
            <w:vAlign w:val="center"/>
          </w:tcPr>
          <w:p w:rsidR="004D7644" w:rsidRPr="0062702B" w:rsidRDefault="004D7644" w:rsidP="004D7644">
            <w:pPr>
              <w:spacing w:before="100" w:beforeAutospacing="1" w:after="100" w:afterAutospacing="1"/>
            </w:pPr>
            <w:r w:rsidRPr="0062702B">
              <w:t>Имеют  способность  к художественному  познанию мира. Умеют применять полученные знания в собственной художественно- творческой деятельности. Осуществляют поиск существенной информации (из рассказов учителя, родителей, из собственного жизненного опыта) о культуре стран мира.</w:t>
            </w:r>
          </w:p>
        </w:tc>
        <w:tc>
          <w:tcPr>
            <w:tcW w:w="1985" w:type="dxa"/>
            <w:vAlign w:val="center"/>
          </w:tcPr>
          <w:p w:rsidR="004D7644" w:rsidRPr="0062702B" w:rsidRDefault="004D7644" w:rsidP="00ED4AC6">
            <w:pPr>
              <w:spacing w:before="100" w:beforeAutospacing="1" w:after="100" w:afterAutospacing="1"/>
            </w:pPr>
            <w:r w:rsidRPr="0062702B">
              <w:t>Принимают и сохраняют учебную задачу; осознают недостаточность своих знаний.</w:t>
            </w:r>
          </w:p>
          <w:p w:rsidR="004D7644" w:rsidRPr="0062702B" w:rsidRDefault="004D7644" w:rsidP="00ED4AC6">
            <w:pPr>
              <w:spacing w:before="100" w:beforeAutospacing="1" w:after="100" w:afterAutospacing="1"/>
            </w:pPr>
            <w:r w:rsidRPr="0062702B">
              <w:t>Составляют план и последовательность действий.</w:t>
            </w:r>
          </w:p>
          <w:p w:rsidR="004D7644" w:rsidRPr="0062702B" w:rsidRDefault="004D7644" w:rsidP="00ED4AC6">
            <w:pPr>
              <w:spacing w:before="100" w:beforeAutospacing="1" w:after="100" w:afterAutospacing="1"/>
            </w:pPr>
            <w:r w:rsidRPr="0062702B">
              <w:t>Оценивают свою работу.</w:t>
            </w:r>
          </w:p>
        </w:tc>
        <w:tc>
          <w:tcPr>
            <w:tcW w:w="2126" w:type="dxa"/>
          </w:tcPr>
          <w:p w:rsidR="004D7644" w:rsidRPr="0062702B" w:rsidRDefault="004D7644" w:rsidP="004D7644">
            <w:pPr>
              <w:spacing w:before="100" w:beforeAutospacing="1" w:after="100" w:afterAutospacing="1"/>
            </w:pPr>
            <w:r w:rsidRPr="0062702B">
              <w:t xml:space="preserve">Понимают </w:t>
            </w:r>
            <w:proofErr w:type="gramStart"/>
            <w:r w:rsidRPr="0062702B">
              <w:t>зна-чение</w:t>
            </w:r>
            <w:proofErr w:type="gramEnd"/>
            <w:r w:rsidRPr="0062702B">
              <w:t xml:space="preserve"> знаний для человека и принимают его; имеют желание учиться.  </w:t>
            </w:r>
          </w:p>
          <w:p w:rsidR="004D7644" w:rsidRPr="0062702B" w:rsidRDefault="004D7644" w:rsidP="004D7644">
            <w:pPr>
              <w:spacing w:before="100" w:beforeAutospacing="1" w:after="100" w:afterAutospacing="1"/>
            </w:pPr>
            <w:r w:rsidRPr="0062702B">
              <w:t>Имеют мотивацию учебной деятельности,</w:t>
            </w:r>
          </w:p>
          <w:p w:rsidR="004D7644" w:rsidRPr="0062702B" w:rsidRDefault="004D7644" w:rsidP="004D7644">
            <w:pPr>
              <w:spacing w:before="100" w:beforeAutospacing="1" w:after="100" w:afterAutospacing="1"/>
            </w:pPr>
            <w:r w:rsidRPr="0062702B">
              <w:t>понимают  </w:t>
            </w:r>
          </w:p>
          <w:p w:rsidR="004D7644" w:rsidRPr="0062702B" w:rsidRDefault="004D7644" w:rsidP="004D7644">
            <w:r w:rsidRPr="0062702B">
              <w:t>значимость предмета «Изобразительное искусство»</w:t>
            </w:r>
          </w:p>
        </w:tc>
        <w:tc>
          <w:tcPr>
            <w:tcW w:w="1134" w:type="dxa"/>
          </w:tcPr>
          <w:p w:rsidR="004D7644" w:rsidRPr="0062702B" w:rsidRDefault="004D7644" w:rsidP="00E60A40">
            <w:pPr>
              <w:jc w:val="center"/>
            </w:pPr>
            <w:r w:rsidRPr="0062702B">
              <w:t xml:space="preserve">Обобщить работу класса  </w:t>
            </w:r>
          </w:p>
        </w:tc>
        <w:tc>
          <w:tcPr>
            <w:tcW w:w="1276" w:type="dxa"/>
            <w:gridSpan w:val="2"/>
          </w:tcPr>
          <w:p w:rsidR="004D7644" w:rsidRPr="0062702B" w:rsidRDefault="004D7644" w:rsidP="00E60A40">
            <w:r w:rsidRPr="0062702B">
              <w:t>Посетить выставку в городе, и других местах отдыха</w:t>
            </w:r>
          </w:p>
        </w:tc>
        <w:tc>
          <w:tcPr>
            <w:tcW w:w="992" w:type="dxa"/>
            <w:gridSpan w:val="2"/>
          </w:tcPr>
          <w:p w:rsidR="004D7644" w:rsidRPr="0062702B" w:rsidRDefault="00840809" w:rsidP="00E60A40">
            <w:pPr>
              <w:jc w:val="center"/>
            </w:pPr>
            <w:r>
              <w:t>34 н</w:t>
            </w:r>
          </w:p>
        </w:tc>
        <w:tc>
          <w:tcPr>
            <w:tcW w:w="709" w:type="dxa"/>
          </w:tcPr>
          <w:p w:rsidR="004D7644" w:rsidRPr="0062702B" w:rsidRDefault="004D7644" w:rsidP="00E60A40">
            <w:pPr>
              <w:jc w:val="center"/>
            </w:pPr>
          </w:p>
        </w:tc>
      </w:tr>
      <w:tr w:rsidR="004D7644" w:rsidRPr="0062702B" w:rsidTr="00FE5800">
        <w:tc>
          <w:tcPr>
            <w:tcW w:w="561" w:type="dxa"/>
            <w:vAlign w:val="center"/>
          </w:tcPr>
          <w:p w:rsidR="004D7644" w:rsidRPr="0062702B" w:rsidRDefault="004D7644" w:rsidP="00E60A40">
            <w:pPr>
              <w:spacing w:before="100" w:beforeAutospacing="1" w:after="100" w:afterAutospacing="1"/>
            </w:pPr>
          </w:p>
        </w:tc>
        <w:tc>
          <w:tcPr>
            <w:tcW w:w="1424" w:type="dxa"/>
            <w:gridSpan w:val="2"/>
            <w:vAlign w:val="center"/>
          </w:tcPr>
          <w:p w:rsidR="004D7644" w:rsidRPr="0062702B" w:rsidRDefault="004D7644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 xml:space="preserve">Всего          </w:t>
            </w:r>
          </w:p>
        </w:tc>
        <w:tc>
          <w:tcPr>
            <w:tcW w:w="1134" w:type="dxa"/>
          </w:tcPr>
          <w:p w:rsidR="004D7644" w:rsidRPr="0062702B" w:rsidRDefault="004D7644" w:rsidP="00ED4AC6">
            <w:pPr>
              <w:jc w:val="center"/>
              <w:rPr>
                <w:b/>
              </w:rPr>
            </w:pPr>
            <w:r w:rsidRPr="0062702B">
              <w:rPr>
                <w:b/>
              </w:rPr>
              <w:t>3</w:t>
            </w:r>
            <w:r w:rsidR="00ED4AC6" w:rsidRPr="0062702B">
              <w:rPr>
                <w:b/>
              </w:rPr>
              <w:t>4</w:t>
            </w:r>
          </w:p>
        </w:tc>
        <w:tc>
          <w:tcPr>
            <w:tcW w:w="2376" w:type="dxa"/>
          </w:tcPr>
          <w:p w:rsidR="004D7644" w:rsidRPr="0062702B" w:rsidRDefault="004D7644" w:rsidP="00E60A40"/>
        </w:tc>
        <w:tc>
          <w:tcPr>
            <w:tcW w:w="2551" w:type="dxa"/>
          </w:tcPr>
          <w:p w:rsidR="004D7644" w:rsidRPr="0062702B" w:rsidRDefault="004D7644" w:rsidP="00E60A40">
            <w:pPr>
              <w:rPr>
                <w:i/>
              </w:rPr>
            </w:pPr>
          </w:p>
        </w:tc>
        <w:tc>
          <w:tcPr>
            <w:tcW w:w="1985" w:type="dxa"/>
          </w:tcPr>
          <w:p w:rsidR="004D7644" w:rsidRPr="0062702B" w:rsidRDefault="004D7644" w:rsidP="00E60A40"/>
        </w:tc>
        <w:tc>
          <w:tcPr>
            <w:tcW w:w="2126" w:type="dxa"/>
            <w:vAlign w:val="center"/>
          </w:tcPr>
          <w:p w:rsidR="004D7644" w:rsidRPr="0062702B" w:rsidRDefault="004D7644" w:rsidP="00E60A40">
            <w:pPr>
              <w:spacing w:before="100" w:beforeAutospacing="1" w:after="100" w:afterAutospacing="1"/>
            </w:pPr>
          </w:p>
        </w:tc>
        <w:tc>
          <w:tcPr>
            <w:tcW w:w="1134" w:type="dxa"/>
          </w:tcPr>
          <w:p w:rsidR="004D7644" w:rsidRPr="0062702B" w:rsidRDefault="004D7644" w:rsidP="00E60A40"/>
        </w:tc>
        <w:tc>
          <w:tcPr>
            <w:tcW w:w="1276" w:type="dxa"/>
            <w:gridSpan w:val="2"/>
          </w:tcPr>
          <w:p w:rsidR="004D7644" w:rsidRPr="0062702B" w:rsidRDefault="004D7644" w:rsidP="00E60A40"/>
        </w:tc>
        <w:tc>
          <w:tcPr>
            <w:tcW w:w="992" w:type="dxa"/>
            <w:gridSpan w:val="2"/>
          </w:tcPr>
          <w:p w:rsidR="004D7644" w:rsidRPr="0062702B" w:rsidRDefault="004D7644" w:rsidP="00E60A40">
            <w:pPr>
              <w:jc w:val="center"/>
            </w:pPr>
          </w:p>
        </w:tc>
        <w:tc>
          <w:tcPr>
            <w:tcW w:w="709" w:type="dxa"/>
          </w:tcPr>
          <w:p w:rsidR="004D7644" w:rsidRPr="0062702B" w:rsidRDefault="004D7644" w:rsidP="00E60A40">
            <w:pPr>
              <w:jc w:val="center"/>
            </w:pPr>
          </w:p>
        </w:tc>
      </w:tr>
    </w:tbl>
    <w:p w:rsidR="00F37B9F" w:rsidRPr="0062702B" w:rsidRDefault="00F37B9F" w:rsidP="00F37B9F"/>
    <w:p w:rsidR="009711CB" w:rsidRPr="0062702B" w:rsidRDefault="009711CB" w:rsidP="009711CB">
      <w:pPr>
        <w:jc w:val="center"/>
        <w:rPr>
          <w:b/>
        </w:rPr>
      </w:pPr>
      <w:r w:rsidRPr="0062702B">
        <w:rPr>
          <w:b/>
        </w:rPr>
        <w:t xml:space="preserve">Календарно-тематическое планирование </w:t>
      </w:r>
      <w:r w:rsidR="002567B3" w:rsidRPr="0062702B">
        <w:rPr>
          <w:b/>
        </w:rPr>
        <w:t>5</w:t>
      </w:r>
      <w:r w:rsidRPr="0062702B">
        <w:rPr>
          <w:b/>
        </w:rPr>
        <w:t xml:space="preserve"> класс (ФГОС)</w:t>
      </w:r>
      <w:r w:rsidR="00564358" w:rsidRPr="0062702B">
        <w:rPr>
          <w:b/>
        </w:rPr>
        <w:t xml:space="preserve"> </w:t>
      </w:r>
      <w:proofErr w:type="gramStart"/>
      <w:r w:rsidR="00564358" w:rsidRPr="0062702B">
        <w:rPr>
          <w:b/>
        </w:rPr>
        <w:t>ИЗО</w:t>
      </w:r>
      <w:proofErr w:type="gramEnd"/>
    </w:p>
    <w:tbl>
      <w:tblPr>
        <w:tblW w:w="23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1282"/>
        <w:gridCol w:w="142"/>
        <w:gridCol w:w="1134"/>
        <w:gridCol w:w="1843"/>
        <w:gridCol w:w="1559"/>
        <w:gridCol w:w="2376"/>
        <w:gridCol w:w="2693"/>
        <w:gridCol w:w="1701"/>
        <w:gridCol w:w="1276"/>
        <w:gridCol w:w="850"/>
        <w:gridCol w:w="142"/>
        <w:gridCol w:w="7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9711CB" w:rsidRPr="0062702B" w:rsidTr="00BF7D09">
        <w:trPr>
          <w:gridAfter w:val="9"/>
          <w:wAfter w:w="7650" w:type="dxa"/>
        </w:trPr>
        <w:tc>
          <w:tcPr>
            <w:tcW w:w="561" w:type="dxa"/>
            <w:vMerge w:val="restart"/>
          </w:tcPr>
          <w:p w:rsidR="009711CB" w:rsidRPr="0062702B" w:rsidRDefault="009711CB" w:rsidP="009711CB">
            <w:pPr>
              <w:jc w:val="center"/>
            </w:pPr>
            <w:r w:rsidRPr="0062702B">
              <w:t>№ ур-ка</w:t>
            </w:r>
          </w:p>
        </w:tc>
        <w:tc>
          <w:tcPr>
            <w:tcW w:w="1282" w:type="dxa"/>
            <w:vMerge w:val="restart"/>
          </w:tcPr>
          <w:p w:rsidR="009711CB" w:rsidRPr="0062702B" w:rsidRDefault="009711CB" w:rsidP="009711CB">
            <w:pPr>
              <w:jc w:val="center"/>
            </w:pPr>
            <w:r w:rsidRPr="0062702B">
              <w:t>Тема урока</w:t>
            </w:r>
          </w:p>
        </w:tc>
        <w:tc>
          <w:tcPr>
            <w:tcW w:w="1276" w:type="dxa"/>
            <w:gridSpan w:val="2"/>
            <w:vMerge w:val="restart"/>
          </w:tcPr>
          <w:p w:rsidR="009711CB" w:rsidRPr="0062702B" w:rsidRDefault="009711CB" w:rsidP="009711CB">
            <w:pPr>
              <w:jc w:val="center"/>
            </w:pPr>
            <w:r w:rsidRPr="0062702B">
              <w:t>Тип урока</w:t>
            </w:r>
          </w:p>
        </w:tc>
        <w:tc>
          <w:tcPr>
            <w:tcW w:w="5778" w:type="dxa"/>
            <w:gridSpan w:val="3"/>
          </w:tcPr>
          <w:p w:rsidR="009711CB" w:rsidRPr="0062702B" w:rsidRDefault="009711CB" w:rsidP="009711CB">
            <w:pPr>
              <w:jc w:val="center"/>
            </w:pPr>
            <w:r w:rsidRPr="0062702B">
              <w:t>Планируемые результаты</w:t>
            </w:r>
          </w:p>
        </w:tc>
        <w:tc>
          <w:tcPr>
            <w:tcW w:w="2693" w:type="dxa"/>
            <w:vMerge w:val="restart"/>
          </w:tcPr>
          <w:p w:rsidR="009711CB" w:rsidRPr="0062702B" w:rsidRDefault="009711CB" w:rsidP="009711CB">
            <w:pPr>
              <w:jc w:val="center"/>
            </w:pPr>
            <w:r w:rsidRPr="0062702B">
              <w:t>Виды деятельности ученика</w:t>
            </w:r>
          </w:p>
        </w:tc>
        <w:tc>
          <w:tcPr>
            <w:tcW w:w="1701" w:type="dxa"/>
            <w:vMerge w:val="restart"/>
          </w:tcPr>
          <w:p w:rsidR="009711CB" w:rsidRPr="0062702B" w:rsidRDefault="009711CB" w:rsidP="009711CB">
            <w:pPr>
              <w:jc w:val="center"/>
            </w:pPr>
            <w:r w:rsidRPr="0062702B">
              <w:t>Вид контроля</w:t>
            </w:r>
          </w:p>
        </w:tc>
        <w:tc>
          <w:tcPr>
            <w:tcW w:w="1276" w:type="dxa"/>
            <w:vMerge w:val="restart"/>
          </w:tcPr>
          <w:p w:rsidR="009711CB" w:rsidRPr="0062702B" w:rsidRDefault="009711CB" w:rsidP="009711CB">
            <w:pPr>
              <w:jc w:val="center"/>
            </w:pPr>
            <w:r w:rsidRPr="0062702B">
              <w:t>д/з</w:t>
            </w:r>
          </w:p>
        </w:tc>
        <w:tc>
          <w:tcPr>
            <w:tcW w:w="1701" w:type="dxa"/>
            <w:gridSpan w:val="3"/>
          </w:tcPr>
          <w:p w:rsidR="009711CB" w:rsidRPr="0062702B" w:rsidRDefault="009711CB" w:rsidP="009711CB">
            <w:pPr>
              <w:jc w:val="center"/>
            </w:pPr>
            <w:r w:rsidRPr="0062702B">
              <w:t>Дата</w:t>
            </w:r>
          </w:p>
        </w:tc>
      </w:tr>
      <w:tr w:rsidR="009711CB" w:rsidRPr="0062702B" w:rsidTr="00BF7D09">
        <w:trPr>
          <w:gridAfter w:val="9"/>
          <w:wAfter w:w="7650" w:type="dxa"/>
        </w:trPr>
        <w:tc>
          <w:tcPr>
            <w:tcW w:w="561" w:type="dxa"/>
            <w:vMerge/>
          </w:tcPr>
          <w:p w:rsidR="009711CB" w:rsidRPr="0062702B" w:rsidRDefault="009711CB" w:rsidP="009711CB">
            <w:pPr>
              <w:jc w:val="center"/>
            </w:pPr>
          </w:p>
        </w:tc>
        <w:tc>
          <w:tcPr>
            <w:tcW w:w="1282" w:type="dxa"/>
            <w:vMerge/>
          </w:tcPr>
          <w:p w:rsidR="009711CB" w:rsidRPr="0062702B" w:rsidRDefault="009711CB" w:rsidP="009711CB">
            <w:pPr>
              <w:jc w:val="center"/>
            </w:pPr>
          </w:p>
        </w:tc>
        <w:tc>
          <w:tcPr>
            <w:tcW w:w="1276" w:type="dxa"/>
            <w:gridSpan w:val="2"/>
            <w:vMerge/>
          </w:tcPr>
          <w:p w:rsidR="009711CB" w:rsidRPr="0062702B" w:rsidRDefault="009711CB" w:rsidP="009711CB">
            <w:pPr>
              <w:jc w:val="center"/>
            </w:pPr>
          </w:p>
        </w:tc>
        <w:tc>
          <w:tcPr>
            <w:tcW w:w="1843" w:type="dxa"/>
          </w:tcPr>
          <w:p w:rsidR="009711CB" w:rsidRPr="0062702B" w:rsidRDefault="009711CB" w:rsidP="009711CB">
            <w:pPr>
              <w:jc w:val="center"/>
            </w:pPr>
            <w:r w:rsidRPr="0062702B">
              <w:t xml:space="preserve">Предметные </w:t>
            </w:r>
          </w:p>
        </w:tc>
        <w:tc>
          <w:tcPr>
            <w:tcW w:w="1559" w:type="dxa"/>
          </w:tcPr>
          <w:p w:rsidR="009711CB" w:rsidRPr="0062702B" w:rsidRDefault="009711CB" w:rsidP="009711CB">
            <w:pPr>
              <w:jc w:val="center"/>
            </w:pPr>
            <w:r w:rsidRPr="0062702B">
              <w:t xml:space="preserve">Метапредметные </w:t>
            </w:r>
          </w:p>
        </w:tc>
        <w:tc>
          <w:tcPr>
            <w:tcW w:w="2376" w:type="dxa"/>
          </w:tcPr>
          <w:p w:rsidR="009711CB" w:rsidRPr="0062702B" w:rsidRDefault="009711CB" w:rsidP="009711CB">
            <w:pPr>
              <w:jc w:val="center"/>
            </w:pPr>
            <w:r w:rsidRPr="0062702B">
              <w:t xml:space="preserve">Личностные </w:t>
            </w:r>
          </w:p>
        </w:tc>
        <w:tc>
          <w:tcPr>
            <w:tcW w:w="2693" w:type="dxa"/>
            <w:vMerge/>
          </w:tcPr>
          <w:p w:rsidR="009711CB" w:rsidRPr="0062702B" w:rsidRDefault="009711CB" w:rsidP="009711CB">
            <w:pPr>
              <w:jc w:val="center"/>
            </w:pPr>
          </w:p>
        </w:tc>
        <w:tc>
          <w:tcPr>
            <w:tcW w:w="1701" w:type="dxa"/>
            <w:vMerge/>
          </w:tcPr>
          <w:p w:rsidR="009711CB" w:rsidRPr="0062702B" w:rsidRDefault="009711CB" w:rsidP="009711CB">
            <w:pPr>
              <w:jc w:val="center"/>
            </w:pPr>
          </w:p>
        </w:tc>
        <w:tc>
          <w:tcPr>
            <w:tcW w:w="1276" w:type="dxa"/>
            <w:vMerge/>
          </w:tcPr>
          <w:p w:rsidR="009711CB" w:rsidRPr="0062702B" w:rsidRDefault="009711CB" w:rsidP="009711CB">
            <w:pPr>
              <w:jc w:val="center"/>
            </w:pPr>
          </w:p>
        </w:tc>
        <w:tc>
          <w:tcPr>
            <w:tcW w:w="850" w:type="dxa"/>
          </w:tcPr>
          <w:p w:rsidR="009711CB" w:rsidRPr="0062702B" w:rsidRDefault="009711CB" w:rsidP="009711CB">
            <w:pPr>
              <w:jc w:val="center"/>
            </w:pPr>
            <w:r w:rsidRPr="0062702B">
              <w:t xml:space="preserve">План </w:t>
            </w:r>
          </w:p>
        </w:tc>
        <w:tc>
          <w:tcPr>
            <w:tcW w:w="851" w:type="dxa"/>
            <w:gridSpan w:val="2"/>
          </w:tcPr>
          <w:p w:rsidR="009711CB" w:rsidRPr="0062702B" w:rsidRDefault="009711CB" w:rsidP="009711CB">
            <w:pPr>
              <w:jc w:val="center"/>
            </w:pPr>
            <w:r w:rsidRPr="0062702B">
              <w:t xml:space="preserve">Факт </w:t>
            </w:r>
          </w:p>
        </w:tc>
      </w:tr>
      <w:tr w:rsidR="009711CB" w:rsidRPr="0062702B" w:rsidTr="00BF7D09">
        <w:trPr>
          <w:gridAfter w:val="9"/>
          <w:wAfter w:w="7650" w:type="dxa"/>
        </w:trPr>
        <w:tc>
          <w:tcPr>
            <w:tcW w:w="16268" w:type="dxa"/>
            <w:gridSpan w:val="13"/>
          </w:tcPr>
          <w:p w:rsidR="009711CB" w:rsidRPr="0062702B" w:rsidRDefault="009711CB" w:rsidP="009711CB">
            <w:pPr>
              <w:jc w:val="center"/>
            </w:pPr>
            <w:r w:rsidRPr="0062702B">
              <w:t xml:space="preserve">1 четверть </w:t>
            </w:r>
            <w:r w:rsidR="0023494D" w:rsidRPr="0062702B">
              <w:t xml:space="preserve"> </w:t>
            </w:r>
            <w:r w:rsidRPr="0062702B">
              <w:rPr>
                <w:b/>
              </w:rPr>
              <w:t>Виды изобразительного    искусства    </w:t>
            </w:r>
            <w:r w:rsidRPr="0062702B">
              <w:rPr>
                <w:rFonts w:eastAsia="Calibri"/>
                <w:b/>
                <w:bCs/>
              </w:rPr>
              <w:t xml:space="preserve"> </w:t>
            </w:r>
            <w:r w:rsidRPr="0062702B">
              <w:t>- 9 уроков</w:t>
            </w: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t xml:space="preserve"> </w:t>
            </w:r>
            <w:r w:rsidRPr="0062702B">
              <w:rPr>
                <w:b/>
              </w:rPr>
              <w:t>1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Изобразительное искусство в семье  пластических искусств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Расширение представлений о культуре прошлого и настоящего, об обычаях и традициях своего народа. Развитие умения видеть не только красоту природы, но и красоту предметов, вещей.</w:t>
            </w:r>
          </w:p>
        </w:tc>
        <w:tc>
          <w:tcPr>
            <w:tcW w:w="1559" w:type="dxa"/>
          </w:tcPr>
          <w:p w:rsidR="00BF7D09" w:rsidRPr="0062702B" w:rsidRDefault="00BF7D09" w:rsidP="009711CB">
            <w:pPr>
              <w:jc w:val="center"/>
            </w:pPr>
            <w:r w:rsidRPr="0062702B">
              <w:t>Ознакомление с видами искусства: искусства.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Моделирование, 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умение точно выражать свои мысли.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>Найти и разобрать открытки по видам искусства. Виды пластических искусств. Виды изобразительного искусства: живопись, графика, скульптура. Художественные материалы, их выразительные возможности.</w:t>
            </w:r>
          </w:p>
        </w:tc>
        <w:tc>
          <w:tcPr>
            <w:tcW w:w="1701" w:type="dxa"/>
          </w:tcPr>
          <w:p w:rsidR="00BF7D09" w:rsidRPr="0062702B" w:rsidRDefault="00BF7D09" w:rsidP="009711CB">
            <w:pPr>
              <w:jc w:val="center"/>
            </w:pPr>
            <w:r w:rsidRPr="0062702B">
              <w:t>Фронтальный опрос.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850" w:type="dxa"/>
          </w:tcPr>
          <w:p w:rsidR="00BF7D09" w:rsidRPr="00840809" w:rsidRDefault="00BF7D09" w:rsidP="00876B18">
            <w:pPr>
              <w:jc w:val="center"/>
            </w:pPr>
            <w:r>
              <w:t>1 нед</w:t>
            </w:r>
          </w:p>
        </w:tc>
        <w:tc>
          <w:tcPr>
            <w:tcW w:w="851" w:type="dxa"/>
            <w:gridSpan w:val="2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 xml:space="preserve">Рисунок - основа </w:t>
            </w:r>
            <w:proofErr w:type="gramStart"/>
            <w:r w:rsidRPr="0062702B">
              <w:t>изобразительного</w:t>
            </w:r>
            <w:proofErr w:type="gramEnd"/>
            <w:r w:rsidRPr="0062702B">
              <w:t xml:space="preserve"> творчеств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1843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Привитие любви к произведениям искусства.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Ознакомление с видами искусства: искусства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Создание проблем творческого характера.</w:t>
            </w:r>
          </w:p>
        </w:tc>
        <w:tc>
          <w:tcPr>
            <w:tcW w:w="2693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Зарисовка с натуры отдельных растений или веточек Материалы: карандаш, уголь фломастер</w:t>
            </w:r>
          </w:p>
        </w:tc>
        <w:tc>
          <w:tcPr>
            <w:tcW w:w="1701" w:type="dxa"/>
          </w:tcPr>
          <w:p w:rsidR="00BF7D09" w:rsidRPr="0062702B" w:rsidRDefault="00BF7D09" w:rsidP="009711CB">
            <w:pPr>
              <w:jc w:val="center"/>
            </w:pPr>
            <w:r w:rsidRPr="0062702B">
              <w:t>Сравнение и анализ работ обсужден</w:t>
            </w:r>
          </w:p>
        </w:tc>
        <w:tc>
          <w:tcPr>
            <w:tcW w:w="1276" w:type="dxa"/>
          </w:tcPr>
          <w:p w:rsidR="00BF7D09" w:rsidRPr="0062702B" w:rsidRDefault="00BF7D09" w:rsidP="009711CB">
            <w:pPr>
              <w:jc w:val="center"/>
            </w:pPr>
            <w:r w:rsidRPr="0062702B">
              <w:t>Подбор репродукций по теме урока.</w:t>
            </w:r>
          </w:p>
        </w:tc>
        <w:tc>
          <w:tcPr>
            <w:tcW w:w="850" w:type="dxa"/>
          </w:tcPr>
          <w:p w:rsidR="00BF7D09" w:rsidRPr="00840809" w:rsidRDefault="00BF7D09" w:rsidP="00876B18">
            <w:pPr>
              <w:jc w:val="center"/>
            </w:pPr>
            <w:r>
              <w:t>2 н</w:t>
            </w:r>
          </w:p>
        </w:tc>
        <w:tc>
          <w:tcPr>
            <w:tcW w:w="851" w:type="dxa"/>
            <w:gridSpan w:val="2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Линия и ее выразительные возможности.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Привитие любви к произведениям искусства.</w:t>
            </w:r>
          </w:p>
        </w:tc>
        <w:tc>
          <w:tcPr>
            <w:tcW w:w="1559" w:type="dxa"/>
          </w:tcPr>
          <w:p w:rsidR="00BF7D09" w:rsidRPr="0062702B" w:rsidRDefault="00BF7D09" w:rsidP="009711CB">
            <w:pPr>
              <w:jc w:val="center"/>
            </w:pPr>
            <w:r w:rsidRPr="0062702B">
              <w:t>Освоение основ декоративнприкладног искусства.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Создание проблем творческого характера.</w:t>
            </w:r>
          </w:p>
        </w:tc>
        <w:tc>
          <w:tcPr>
            <w:tcW w:w="2693" w:type="dxa"/>
          </w:tcPr>
          <w:p w:rsidR="00BF7D09" w:rsidRPr="0062702B" w:rsidRDefault="00BF7D09" w:rsidP="00403231">
            <w:proofErr w:type="gramStart"/>
            <w:r w:rsidRPr="0062702B">
              <w:t>Выполнение линейных рисунков трав, которые колышит ветер (линейный ритм, линейные узоры травянистых соцветий, разнообразие линий Карандаш, уголь.</w:t>
            </w:r>
            <w:proofErr w:type="gramEnd"/>
          </w:p>
        </w:tc>
        <w:tc>
          <w:tcPr>
            <w:tcW w:w="1701" w:type="dxa"/>
          </w:tcPr>
          <w:p w:rsidR="00BF7D09" w:rsidRPr="0062702B" w:rsidRDefault="00BF7D09" w:rsidP="00403231">
            <w:r w:rsidRPr="0062702B">
              <w:t>Анализ результат собствен художественной деятельности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 xml:space="preserve">Подбор репродукц графических работ </w:t>
            </w:r>
          </w:p>
          <w:p w:rsidR="00BF7D09" w:rsidRPr="0062702B" w:rsidRDefault="00BF7D09" w:rsidP="00403231">
            <w:r w:rsidRPr="0062702B">
              <w:t>А. Матисс, П. Пикассо, В. Серов</w:t>
            </w:r>
          </w:p>
        </w:tc>
        <w:tc>
          <w:tcPr>
            <w:tcW w:w="850" w:type="dxa"/>
          </w:tcPr>
          <w:p w:rsidR="00BF7D09" w:rsidRPr="0062702B" w:rsidRDefault="00BF7D09" w:rsidP="00876B18">
            <w:pPr>
              <w:jc w:val="center"/>
            </w:pPr>
            <w:r>
              <w:t>3 н</w:t>
            </w:r>
          </w:p>
        </w:tc>
        <w:tc>
          <w:tcPr>
            <w:tcW w:w="851" w:type="dxa"/>
            <w:gridSpan w:val="2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4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6F1443">
            <w:pPr>
              <w:spacing w:before="100" w:beforeAutospacing="1" w:after="100" w:afterAutospacing="1"/>
            </w:pPr>
            <w:r w:rsidRPr="0062702B">
              <w:t xml:space="preserve">Пятно, как средство </w:t>
            </w:r>
            <w:proofErr w:type="gramStart"/>
            <w:r w:rsidRPr="0062702B">
              <w:t>выражен</w:t>
            </w:r>
            <w:proofErr w:type="gramEnd"/>
            <w:r w:rsidRPr="0062702B">
              <w:t xml:space="preserve">. 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Привитие аккуратности и терпеливому выполнению сложной работы.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Умение отличать и выполнять тональные соотношения.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Развиваем уч. сопереживание и взаимовыручка.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>Изображение различных состояний в природе (Ветер, дождь, тучи, туман</w:t>
            </w:r>
            <w:proofErr w:type="gramStart"/>
            <w:r w:rsidRPr="0062702B">
              <w:t xml:space="preserve">,) </w:t>
            </w:r>
            <w:proofErr w:type="gramEnd"/>
            <w:r w:rsidRPr="0062702B">
              <w:t>листа.</w:t>
            </w:r>
          </w:p>
        </w:tc>
        <w:tc>
          <w:tcPr>
            <w:tcW w:w="1701" w:type="dxa"/>
          </w:tcPr>
          <w:p w:rsidR="00BF7D09" w:rsidRPr="0062702B" w:rsidRDefault="00BF7D09" w:rsidP="00403231">
            <w:r w:rsidRPr="0062702B">
              <w:t>Сравнение и выбор лучших работ</w:t>
            </w:r>
          </w:p>
        </w:tc>
        <w:tc>
          <w:tcPr>
            <w:tcW w:w="1276" w:type="dxa"/>
          </w:tcPr>
          <w:p w:rsidR="00BF7D09" w:rsidRPr="0062702B" w:rsidRDefault="00BF7D09" w:rsidP="009711CB">
            <w:pPr>
              <w:jc w:val="center"/>
            </w:pPr>
            <w:r w:rsidRPr="0062702B">
              <w:t xml:space="preserve">Подбор репродукций по теме урока. </w:t>
            </w:r>
          </w:p>
        </w:tc>
        <w:tc>
          <w:tcPr>
            <w:tcW w:w="850" w:type="dxa"/>
          </w:tcPr>
          <w:p w:rsidR="00BF7D09" w:rsidRPr="0062702B" w:rsidRDefault="00BF7D09" w:rsidP="00876B18">
            <w:pPr>
              <w:jc w:val="center"/>
            </w:pPr>
            <w:r>
              <w:t>4 н</w:t>
            </w:r>
          </w:p>
        </w:tc>
        <w:tc>
          <w:tcPr>
            <w:tcW w:w="851" w:type="dxa"/>
            <w:gridSpan w:val="2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Композиция, как ритм пятен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6467A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6467A1">
            <w:r w:rsidRPr="0062702B">
              <w:t>Привитие аккуратности и терпеливому выполнению сложной работы.</w:t>
            </w:r>
          </w:p>
        </w:tc>
        <w:tc>
          <w:tcPr>
            <w:tcW w:w="1559" w:type="dxa"/>
          </w:tcPr>
          <w:p w:rsidR="00BF7D09" w:rsidRPr="0062702B" w:rsidRDefault="00BF7D09" w:rsidP="006467A1">
            <w:r w:rsidRPr="0062702B">
              <w:t>Умение отличать и выполнять тональные соотношения.</w:t>
            </w:r>
          </w:p>
        </w:tc>
        <w:tc>
          <w:tcPr>
            <w:tcW w:w="2376" w:type="dxa"/>
          </w:tcPr>
          <w:p w:rsidR="00BF7D09" w:rsidRPr="0062702B" w:rsidRDefault="00BF7D09" w:rsidP="006467A1">
            <w:r w:rsidRPr="0062702B">
              <w:t>Развиваем уч. сопереживание и взаимовыручка.</w:t>
            </w:r>
          </w:p>
        </w:tc>
        <w:tc>
          <w:tcPr>
            <w:tcW w:w="2693" w:type="dxa"/>
          </w:tcPr>
          <w:p w:rsidR="00BF7D09" w:rsidRPr="0062702B" w:rsidRDefault="00BF7D09" w:rsidP="006467A1">
            <w:r w:rsidRPr="0062702B">
              <w:t>Изображение различных состояний в природе (Ветер, дождь, тучи, туман</w:t>
            </w:r>
            <w:proofErr w:type="gramStart"/>
            <w:r w:rsidRPr="0062702B">
              <w:t xml:space="preserve">,) </w:t>
            </w:r>
            <w:proofErr w:type="gramEnd"/>
            <w:r w:rsidRPr="0062702B">
              <w:t>листа.</w:t>
            </w:r>
          </w:p>
        </w:tc>
        <w:tc>
          <w:tcPr>
            <w:tcW w:w="1701" w:type="dxa"/>
          </w:tcPr>
          <w:p w:rsidR="00BF7D09" w:rsidRPr="0062702B" w:rsidRDefault="00BF7D09" w:rsidP="006467A1">
            <w:r w:rsidRPr="0062702B">
              <w:t>Сравнение и выбор лучших работ</w:t>
            </w:r>
          </w:p>
        </w:tc>
        <w:tc>
          <w:tcPr>
            <w:tcW w:w="1276" w:type="dxa"/>
          </w:tcPr>
          <w:p w:rsidR="00BF7D09" w:rsidRPr="0062702B" w:rsidRDefault="00BF7D09" w:rsidP="009711CB">
            <w:pPr>
              <w:jc w:val="center"/>
            </w:pPr>
            <w:r w:rsidRPr="0062702B">
              <w:t>Подбор репродукций по теме урока.</w:t>
            </w:r>
          </w:p>
        </w:tc>
        <w:tc>
          <w:tcPr>
            <w:tcW w:w="850" w:type="dxa"/>
          </w:tcPr>
          <w:p w:rsidR="00BF7D09" w:rsidRPr="0062702B" w:rsidRDefault="00BF7D09" w:rsidP="00876B18">
            <w:pPr>
              <w:jc w:val="center"/>
            </w:pPr>
            <w:r>
              <w:t>5 н</w:t>
            </w:r>
          </w:p>
        </w:tc>
        <w:tc>
          <w:tcPr>
            <w:tcW w:w="851" w:type="dxa"/>
            <w:gridSpan w:val="2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 xml:space="preserve">Цвет, основы цветоведения. 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Уметь выполнять цветовые растяжки, плавные переходы от одного цвета к другому.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Знать основы языка изо  искусств</w:t>
            </w:r>
            <w:proofErr w:type="gramStart"/>
            <w:r w:rsidRPr="0062702B">
              <w:t>а(</w:t>
            </w:r>
            <w:proofErr w:type="gramEnd"/>
            <w:r w:rsidRPr="0062702B">
              <w:t>тон, выразительные возможности тона.</w:t>
            </w:r>
          </w:p>
        </w:tc>
        <w:tc>
          <w:tcPr>
            <w:tcW w:w="2376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Создание проблем творческого характера, контроль, коррекция, оценка</w:t>
            </w:r>
          </w:p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proofErr w:type="gramStart"/>
            <w:r w:rsidRPr="0062702B">
              <w:t>Фантазийное изображении сказочных царств ограниченной  палитрой с показом вариативных возможностей цвета («Царство снежной королевы» «Изумрудный город», «Страна золотого солнца».</w:t>
            </w:r>
            <w:proofErr w:type="gramEnd"/>
          </w:p>
        </w:tc>
        <w:tc>
          <w:tcPr>
            <w:tcW w:w="1701" w:type="dxa"/>
          </w:tcPr>
          <w:p w:rsidR="00BF7D09" w:rsidRPr="0062702B" w:rsidRDefault="00BF7D09" w:rsidP="00403231">
            <w:r w:rsidRPr="0062702B">
              <w:t>Просмотр и обсужден выполненных работ</w:t>
            </w:r>
          </w:p>
        </w:tc>
        <w:tc>
          <w:tcPr>
            <w:tcW w:w="1276" w:type="dxa"/>
          </w:tcPr>
          <w:p w:rsidR="00BF7D09" w:rsidRPr="0062702B" w:rsidRDefault="00BF7D09" w:rsidP="009711CB">
            <w:pPr>
              <w:jc w:val="center"/>
            </w:pPr>
            <w:r w:rsidRPr="0062702B">
              <w:t>Подбор репродукций по теме урока.</w:t>
            </w:r>
          </w:p>
        </w:tc>
        <w:tc>
          <w:tcPr>
            <w:tcW w:w="850" w:type="dxa"/>
          </w:tcPr>
          <w:p w:rsidR="00BF7D09" w:rsidRPr="0062702B" w:rsidRDefault="00BF7D09" w:rsidP="00876B18">
            <w:pPr>
              <w:jc w:val="center"/>
            </w:pPr>
            <w:r>
              <w:t>6 н</w:t>
            </w:r>
          </w:p>
        </w:tc>
        <w:tc>
          <w:tcPr>
            <w:tcW w:w="851" w:type="dxa"/>
            <w:gridSpan w:val="2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243E1C">
            <w:pPr>
              <w:spacing w:before="100" w:beforeAutospacing="1" w:after="100" w:afterAutospacing="1"/>
            </w:pPr>
            <w:r w:rsidRPr="0062702B">
              <w:rPr>
                <w:b/>
              </w:rPr>
              <w:t xml:space="preserve">Практическая работа №1 за 1 четверть </w:t>
            </w:r>
            <w:r>
              <w:rPr>
                <w:b/>
              </w:rPr>
              <w:t>«</w:t>
            </w:r>
            <w:r w:rsidRPr="0062702B">
              <w:t>Цвет в произведениях живописи</w:t>
            </w:r>
            <w:r>
              <w:t>»</w:t>
            </w:r>
            <w:r w:rsidRPr="0062702B">
              <w:rPr>
                <w:b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1843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Учиться передавать эмоциональное состояние средствами живописи; активно воспринимать произведения станковой живописи.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Сравнивать литературные произведения и художественные. Высказывать мнение.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Создание проблем творческого характера.</w:t>
            </w:r>
          </w:p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Изображение букета с разным настроением. (Радостный, грустный, торжественный, тихий).</w:t>
            </w:r>
          </w:p>
        </w:tc>
        <w:tc>
          <w:tcPr>
            <w:tcW w:w="170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Понятие колорит, «гармония цвета» Механичсмешив цветов. Сравнить умение и оценить.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Принести книжки о животных с яркими иллюстрациями, можно фотографии.</w:t>
            </w:r>
          </w:p>
        </w:tc>
        <w:tc>
          <w:tcPr>
            <w:tcW w:w="850" w:type="dxa"/>
          </w:tcPr>
          <w:p w:rsidR="00BF7D09" w:rsidRPr="0062702B" w:rsidRDefault="00BF7D09" w:rsidP="00876B18">
            <w:pPr>
              <w:jc w:val="center"/>
            </w:pPr>
            <w:r>
              <w:t>7 н</w:t>
            </w:r>
          </w:p>
        </w:tc>
        <w:tc>
          <w:tcPr>
            <w:tcW w:w="851" w:type="dxa"/>
            <w:gridSpan w:val="2"/>
          </w:tcPr>
          <w:p w:rsidR="00BF7D09" w:rsidRPr="0062702B" w:rsidRDefault="00BF7D09" w:rsidP="006F1443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BF7D09">
            <w:pPr>
              <w:spacing w:before="100" w:beforeAutospacing="1" w:after="100" w:afterAutospacing="1"/>
            </w:pPr>
            <w:r w:rsidRPr="0062702B">
              <w:t>Объемные изображения в скульптуре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9F291D">
            <w:r w:rsidRPr="0062702B">
              <w:t>Закрепление знаний</w:t>
            </w:r>
          </w:p>
        </w:tc>
        <w:tc>
          <w:tcPr>
            <w:tcW w:w="1843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Уметь использовать выразительные возможности пластического материала в самостоятельной работе.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Связь объема с окружающим  пространством и окружением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Знать понятие «Анималистический жанр» Выразительные средства и возможности скульптуры.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>Изображение объемных изображений животных</w:t>
            </w:r>
            <w:proofErr w:type="gramStart"/>
            <w:r w:rsidRPr="0062702B">
              <w:t xml:space="preserve"> .</w:t>
            </w:r>
            <w:proofErr w:type="gramEnd"/>
            <w:r w:rsidRPr="0062702B">
              <w:t xml:space="preserve"> Материал- пластилин и стеки</w:t>
            </w:r>
          </w:p>
        </w:tc>
        <w:tc>
          <w:tcPr>
            <w:tcW w:w="1701" w:type="dxa"/>
          </w:tcPr>
          <w:p w:rsidR="00BF7D09" w:rsidRPr="0062702B" w:rsidRDefault="00BF7D09" w:rsidP="00403231">
            <w:r w:rsidRPr="0062702B">
              <w:t>Опрос, просмотр и анализ работ.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Подгот вопросы к викторине по содержанию учебного материала четверти.</w:t>
            </w:r>
          </w:p>
        </w:tc>
        <w:tc>
          <w:tcPr>
            <w:tcW w:w="850" w:type="dxa"/>
          </w:tcPr>
          <w:p w:rsidR="00BF7D09" w:rsidRPr="0062702B" w:rsidRDefault="00BF7D09" w:rsidP="00876B18">
            <w:pPr>
              <w:jc w:val="center"/>
            </w:pPr>
            <w:r>
              <w:t>8 н</w:t>
            </w:r>
          </w:p>
        </w:tc>
        <w:tc>
          <w:tcPr>
            <w:tcW w:w="851" w:type="dxa"/>
            <w:gridSpan w:val="2"/>
          </w:tcPr>
          <w:p w:rsidR="00BF7D09" w:rsidRPr="0062702B" w:rsidRDefault="00BF7D09" w:rsidP="00362B06">
            <w:pPr>
              <w:jc w:val="center"/>
              <w:rPr>
                <w:rFonts w:eastAsia="Calibri"/>
              </w:rPr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ED10C7">
            <w:pPr>
              <w:spacing w:before="100" w:beforeAutospacing="1" w:after="100" w:afterAutospacing="1"/>
            </w:pPr>
            <w:r w:rsidRPr="0062702B">
              <w:t>Основы языка изображения</w:t>
            </w:r>
            <w:r w:rsidRPr="0062702B">
              <w:rPr>
                <w:b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открытие новых знаний;</w:t>
            </w:r>
          </w:p>
          <w:p w:rsidR="00BF7D09" w:rsidRPr="0062702B" w:rsidRDefault="00BF7D09" w:rsidP="00403231"/>
        </w:tc>
        <w:tc>
          <w:tcPr>
            <w:tcW w:w="1843" w:type="dxa"/>
          </w:tcPr>
          <w:p w:rsidR="00BF7D09" w:rsidRPr="0062702B" w:rsidRDefault="00BF7D09" w:rsidP="00403231">
            <w:r w:rsidRPr="0062702B">
              <w:t>Знать имена и произведения выдающихся художников, творчество которых рассматривалось на уроке. Отличать работы по видам искусства.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Знать виды пластических и изобразительных искусств.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Знать понятия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>Выполнение конкурсных заданий</w:t>
            </w:r>
          </w:p>
        </w:tc>
        <w:tc>
          <w:tcPr>
            <w:tcW w:w="1701" w:type="dxa"/>
          </w:tcPr>
          <w:p w:rsidR="00BF7D09" w:rsidRPr="0062702B" w:rsidRDefault="00BF7D09" w:rsidP="00403231">
            <w:r w:rsidRPr="0062702B">
              <w:t>Подведение итогов конкурса.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Составить кроссворд(5-6 слов), используя приобретенные знания</w:t>
            </w:r>
          </w:p>
        </w:tc>
        <w:tc>
          <w:tcPr>
            <w:tcW w:w="850" w:type="dxa"/>
          </w:tcPr>
          <w:p w:rsidR="00BF7D09" w:rsidRPr="0062702B" w:rsidRDefault="00BF7D09" w:rsidP="00876B18">
            <w:pPr>
              <w:jc w:val="center"/>
            </w:pPr>
            <w:r>
              <w:t>9 н</w:t>
            </w:r>
          </w:p>
        </w:tc>
        <w:tc>
          <w:tcPr>
            <w:tcW w:w="851" w:type="dxa"/>
            <w:gridSpan w:val="2"/>
          </w:tcPr>
          <w:p w:rsidR="00BF7D09" w:rsidRPr="0062702B" w:rsidRDefault="00BF7D09" w:rsidP="009711CB">
            <w:pPr>
              <w:jc w:val="center"/>
              <w:rPr>
                <w:rFonts w:eastAsia="Calibri"/>
              </w:rPr>
            </w:pPr>
          </w:p>
        </w:tc>
      </w:tr>
      <w:tr w:rsidR="00BF7D09" w:rsidRPr="0062702B" w:rsidTr="00BF7D09">
        <w:tc>
          <w:tcPr>
            <w:tcW w:w="16268" w:type="dxa"/>
            <w:gridSpan w:val="13"/>
          </w:tcPr>
          <w:p w:rsidR="00BF7D09" w:rsidRPr="0062702B" w:rsidRDefault="00BF7D09" w:rsidP="009711CB">
            <w:pPr>
              <w:jc w:val="center"/>
            </w:pPr>
            <w:r w:rsidRPr="0062702B">
              <w:rPr>
                <w:b/>
                <w:bCs/>
              </w:rPr>
              <w:t xml:space="preserve">2 четверть </w:t>
            </w:r>
            <w:r w:rsidRPr="0062702B">
              <w:rPr>
                <w:b/>
              </w:rPr>
              <w:t>Мир наших вещей. Натюрморт</w:t>
            </w:r>
            <w:r w:rsidRPr="0062702B">
              <w:rPr>
                <w:b/>
                <w:bCs/>
              </w:rPr>
              <w:t xml:space="preserve"> -7 уроков</w:t>
            </w:r>
          </w:p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 w:rsidP="00876B18">
            <w:pPr>
              <w:jc w:val="center"/>
            </w:pPr>
            <w:r>
              <w:t>10 н</w:t>
            </w: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82" w:type="dxa"/>
          </w:tcPr>
          <w:p w:rsidR="00BF7D09" w:rsidRPr="0062702B" w:rsidRDefault="00BF7D09" w:rsidP="00876B18">
            <w:pPr>
              <w:spacing w:before="100" w:beforeAutospacing="1" w:after="100" w:afterAutospacing="1"/>
            </w:pPr>
            <w:r w:rsidRPr="0062702B">
              <w:t>Реальность и фантазия в творчестве художника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876B18"/>
        </w:tc>
        <w:tc>
          <w:tcPr>
            <w:tcW w:w="1843" w:type="dxa"/>
          </w:tcPr>
          <w:p w:rsidR="00BF7D09" w:rsidRPr="0062702B" w:rsidRDefault="00BF7D09" w:rsidP="00876B18">
            <w:r w:rsidRPr="0062702B">
              <w:t>Привитие любви к произведениям искусства.</w:t>
            </w:r>
          </w:p>
        </w:tc>
        <w:tc>
          <w:tcPr>
            <w:tcW w:w="1559" w:type="dxa"/>
          </w:tcPr>
          <w:p w:rsidR="00BF7D09" w:rsidRPr="0062702B" w:rsidRDefault="00BF7D09" w:rsidP="00876B18">
            <w:r w:rsidRPr="0062702B">
              <w:t>Формирование представлений о ритме  и цвете.</w:t>
            </w:r>
          </w:p>
        </w:tc>
        <w:tc>
          <w:tcPr>
            <w:tcW w:w="2376" w:type="dxa"/>
          </w:tcPr>
          <w:p w:rsidR="00BF7D09" w:rsidRPr="0062702B" w:rsidRDefault="00BF7D09" w:rsidP="00876B18">
            <w:r w:rsidRPr="0062702B">
              <w:t>Понимать значение изобразительного искусства в жизни человека и общества.</w:t>
            </w:r>
          </w:p>
        </w:tc>
        <w:tc>
          <w:tcPr>
            <w:tcW w:w="2693" w:type="dxa"/>
          </w:tcPr>
          <w:p w:rsidR="00BF7D09" w:rsidRPr="0062702B" w:rsidRDefault="00BF7D09" w:rsidP="00876B18">
            <w:pPr>
              <w:spacing w:before="100" w:beforeAutospacing="1" w:after="100" w:afterAutospacing="1"/>
            </w:pPr>
            <w:r w:rsidRPr="0062702B">
              <w:t>Рассказ с элементами беседы. Изобразить окружающий мир, показать свое отношение к нему.</w:t>
            </w:r>
          </w:p>
        </w:tc>
        <w:tc>
          <w:tcPr>
            <w:tcW w:w="1701" w:type="dxa"/>
          </w:tcPr>
          <w:p w:rsidR="00BF7D09" w:rsidRPr="0062702B" w:rsidRDefault="00BF7D09" w:rsidP="00876B18">
            <w:r w:rsidRPr="0062702B">
              <w:t>Оценить творчество рассказ об окружающем мире и умение передать это в рисунке.</w:t>
            </w:r>
          </w:p>
        </w:tc>
        <w:tc>
          <w:tcPr>
            <w:tcW w:w="1276" w:type="dxa"/>
          </w:tcPr>
          <w:p w:rsidR="00BF7D09" w:rsidRPr="0062702B" w:rsidRDefault="00BF7D09" w:rsidP="00876B18">
            <w:r w:rsidRPr="0062702B">
              <w:t>Суметь выразить свою творческую фантазию в художественное воплощение</w:t>
            </w:r>
          </w:p>
        </w:tc>
        <w:tc>
          <w:tcPr>
            <w:tcW w:w="992" w:type="dxa"/>
            <w:gridSpan w:val="2"/>
          </w:tcPr>
          <w:p w:rsidR="00BF7D09" w:rsidRDefault="00BF7D09" w:rsidP="00876B18">
            <w:pPr>
              <w:jc w:val="center"/>
            </w:pPr>
            <w:r>
              <w:t>10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</w:tcPr>
          <w:p w:rsidR="00BF7D09" w:rsidRPr="0062702B" w:rsidRDefault="00BF7D09" w:rsidP="00BF7D09">
            <w:pPr>
              <w:spacing w:before="100" w:beforeAutospacing="1" w:after="100" w:afterAutospacing="1"/>
            </w:pPr>
            <w:r w:rsidRPr="0062702B">
              <w:rPr>
                <w:b/>
              </w:rPr>
              <w:t>1</w:t>
            </w:r>
            <w:r>
              <w:rPr>
                <w:b/>
              </w:rPr>
              <w:t>1</w:t>
            </w:r>
          </w:p>
        </w:tc>
        <w:tc>
          <w:tcPr>
            <w:tcW w:w="1282" w:type="dxa"/>
          </w:tcPr>
          <w:p w:rsidR="00BF7D09" w:rsidRPr="0062702B" w:rsidRDefault="00BF7D09" w:rsidP="00403231">
            <w:r w:rsidRPr="0062702B">
              <w:t>Изображение предметного мира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Привитие любви к произведениям искусства.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Формирование представлений о ритме  и цвете.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Привитие любви к произведениям искусства.</w:t>
            </w:r>
          </w:p>
        </w:tc>
        <w:tc>
          <w:tcPr>
            <w:tcW w:w="2693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Работа над натюрмортом из плоских предметов с акцентом на композицию, ритм</w:t>
            </w:r>
          </w:p>
          <w:p w:rsidR="00BF7D09" w:rsidRPr="0062702B" w:rsidRDefault="00BF7D09" w:rsidP="00403231">
            <w:r w:rsidRPr="0062702B">
              <w:t>Материалы: А</w:t>
            </w:r>
            <w:proofErr w:type="gramStart"/>
            <w:r w:rsidRPr="0062702B">
              <w:t>4</w:t>
            </w:r>
            <w:proofErr w:type="gramEnd"/>
            <w:r w:rsidRPr="0062702B">
              <w:t>, цветная бумага, ножницы, клей.</w:t>
            </w:r>
          </w:p>
        </w:tc>
        <w:tc>
          <w:tcPr>
            <w:tcW w:w="1701" w:type="dxa"/>
          </w:tcPr>
          <w:p w:rsidR="00BF7D09" w:rsidRPr="0062702B" w:rsidRDefault="00BF7D09" w:rsidP="00403231">
            <w:r w:rsidRPr="0062702B">
              <w:t>Оценить творчество рассказа об окружающем мире и умение передать это в рисунке.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Подбор иллюстраций    с гжельскими узорами.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11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BF7D09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960310">
            <w:pPr>
              <w:spacing w:before="100" w:beforeAutospacing="1" w:after="100" w:afterAutospacing="1"/>
            </w:pPr>
            <w:r w:rsidRPr="0062702B">
              <w:t>Понятие формы. Многообразие форм окружающего мира.</w:t>
            </w:r>
            <w:r w:rsidRPr="0062702B">
              <w:rPr>
                <w:b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Научиться выполнять геометрические тела, которые составляют основу всего многообразия форм.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Конструкция сложной формы. Правила изображения и средства выразительности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Научиться выполнять геометрические тела, которые составляют основу всего многообразия форм.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>Конструирование из бумаги простых геометрических форм (конус, цилиндр, призма, куб).</w:t>
            </w:r>
          </w:p>
        </w:tc>
        <w:tc>
          <w:tcPr>
            <w:tcW w:w="1701" w:type="dxa"/>
          </w:tcPr>
          <w:p w:rsidR="00BF7D09" w:rsidRPr="0062702B" w:rsidRDefault="00BF7D09" w:rsidP="00403231">
            <w:r w:rsidRPr="0062702B">
              <w:t>Вырезание из бумаги геометрических форм и оценивание их.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«Народ. промыслы</w:t>
            </w:r>
            <w:proofErr w:type="gramStart"/>
            <w:r w:rsidRPr="0062702B">
              <w:t xml:space="preserve">,. </w:t>
            </w:r>
            <w:proofErr w:type="gramEnd"/>
            <w:r w:rsidRPr="0062702B">
              <w:t>Гжель» Мульти медийная презентац. Гжель. Посуда и игрушки.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12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BF7D09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</w:t>
            </w:r>
            <w:r>
              <w:rPr>
                <w:b/>
              </w:rPr>
              <w:t>3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Изображение объема на плоскости и линейная перспектива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Перспектива, как способ изображения на плоскости предметов  в пространстве.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Творческое обсуждение выполненных работ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Перспектива, как способ изображения на плоскости предметов  в пространсте.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>Зарисовки конструкции из нескольких геометрических тел Карандаш Формат А-4.</w:t>
            </w:r>
          </w:p>
        </w:tc>
        <w:tc>
          <w:tcPr>
            <w:tcW w:w="1701" w:type="dxa"/>
          </w:tcPr>
          <w:p w:rsidR="00BF7D09" w:rsidRPr="0062702B" w:rsidRDefault="00BF7D09" w:rsidP="00403231">
            <w:r w:rsidRPr="0062702B">
              <w:t>Просмотр и анализ работ.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Уметь применять полученные знания в практической работе с натуры.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13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BF7D09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1282" w:type="dxa"/>
            <w:vAlign w:val="center"/>
          </w:tcPr>
          <w:p w:rsidR="00BF7D09" w:rsidRPr="0062702B" w:rsidRDefault="007245CD" w:rsidP="009711CB">
            <w:pPr>
              <w:spacing w:before="100" w:beforeAutospacing="1" w:after="100" w:afterAutospacing="1"/>
            </w:pPr>
            <w:r w:rsidRPr="0062702B">
              <w:rPr>
                <w:b/>
              </w:rPr>
              <w:t>Практическая работа №2  за 2 четверть</w:t>
            </w:r>
            <w:r w:rsidRPr="0062702B">
              <w:t xml:space="preserve"> </w:t>
            </w:r>
            <w:r>
              <w:t>«</w:t>
            </w:r>
            <w:r w:rsidR="00BF7D09" w:rsidRPr="0062702B">
              <w:t>Освещение. Свет и тень</w:t>
            </w:r>
            <w:r>
              <w:t>»</w:t>
            </w:r>
            <w:r w:rsidR="00BF7D09" w:rsidRPr="0062702B">
              <w:t>.</w:t>
            </w:r>
            <w:r w:rsidR="00BF7D09" w:rsidRPr="0062702B">
              <w:rPr>
                <w:b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актуализации знаний и умений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Уметь видеть  и использовать в качестве средства выражения характер освещения при изображении с натуры.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Знать основы изобразительной грамоты: светотень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Уметь видеть  и использовать в качестве средства выражения характер освещения при изображении с натуры.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>Зарисовки геометрических тел из гипса или бумаги с боковым освещением.</w:t>
            </w:r>
          </w:p>
        </w:tc>
        <w:tc>
          <w:tcPr>
            <w:tcW w:w="1701" w:type="dxa"/>
          </w:tcPr>
          <w:p w:rsidR="00BF7D09" w:rsidRPr="0062702B" w:rsidRDefault="00BF7D09" w:rsidP="00403231">
            <w:r w:rsidRPr="0062702B">
              <w:t>Фронтальный опро</w:t>
            </w:r>
            <w:proofErr w:type="gramStart"/>
            <w:r w:rsidRPr="0062702B">
              <w:t>с(</w:t>
            </w:r>
            <w:proofErr w:type="gramEnd"/>
            <w:r w:rsidRPr="0062702B">
              <w:t>устно) Самоанализ работ учащихся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 xml:space="preserve">Сбор материала на тему «Выдающ художники и их произвед. </w:t>
            </w:r>
            <w:proofErr w:type="gramStart"/>
            <w:r w:rsidRPr="0062702B">
              <w:t>Натюрморт-ного</w:t>
            </w:r>
            <w:proofErr w:type="gramEnd"/>
            <w:r w:rsidRPr="0062702B">
              <w:t xml:space="preserve"> жанра»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14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BF7D09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7245CD">
            <w:pPr>
              <w:spacing w:before="100" w:beforeAutospacing="1" w:after="100" w:afterAutospacing="1"/>
            </w:pPr>
            <w:r w:rsidRPr="0062702B">
              <w:t>Натюрмо</w:t>
            </w:r>
            <w:proofErr w:type="gramStart"/>
            <w:r w:rsidRPr="0062702B">
              <w:t>рт в гр</w:t>
            </w:r>
            <w:proofErr w:type="gramEnd"/>
            <w:r w:rsidRPr="0062702B">
              <w:t>афике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Закрепление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Уметь составлять натюрмотрную композицию на плоскости, работать в техники печатной графики.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Понимать роль языка изо</w:t>
            </w:r>
            <w:proofErr w:type="gramStart"/>
            <w:r w:rsidRPr="0062702B">
              <w:t>.</w:t>
            </w:r>
            <w:proofErr w:type="gramEnd"/>
            <w:r w:rsidRPr="0062702B">
              <w:t xml:space="preserve">  </w:t>
            </w:r>
            <w:proofErr w:type="gramStart"/>
            <w:r w:rsidRPr="0062702B">
              <w:t>и</w:t>
            </w:r>
            <w:proofErr w:type="gramEnd"/>
            <w:r w:rsidRPr="0062702B">
              <w:t>скусства в выражении худож. своих переживаний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Уметь составлять натюрмотрн композици на плоскости, работать в технике печатной графики.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>Выполнение натюрморта в техники печатной графики (оттиск  с аппликации на картоне)</w:t>
            </w:r>
          </w:p>
        </w:tc>
        <w:tc>
          <w:tcPr>
            <w:tcW w:w="1701" w:type="dxa"/>
          </w:tcPr>
          <w:p w:rsidR="00BF7D09" w:rsidRPr="0062702B" w:rsidRDefault="00BF7D09" w:rsidP="009711CB">
            <w:pPr>
              <w:jc w:val="center"/>
            </w:pPr>
            <w:r w:rsidRPr="0062702B">
              <w:t>Просмотр и анализ работ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15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BF7D09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1282" w:type="dxa"/>
            <w:vAlign w:val="center"/>
          </w:tcPr>
          <w:p w:rsidR="00BF7D09" w:rsidRPr="0062702B" w:rsidRDefault="00BF7D09" w:rsidP="00960310">
            <w:pPr>
              <w:spacing w:before="100" w:beforeAutospacing="1" w:after="100" w:afterAutospacing="1"/>
            </w:pPr>
            <w:r w:rsidRPr="0062702B">
              <w:t>Цвет в натюрморте</w:t>
            </w:r>
          </w:p>
        </w:tc>
        <w:tc>
          <w:tcPr>
            <w:tcW w:w="1276" w:type="dxa"/>
            <w:gridSpan w:val="2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Уметь  передавать настроение с помощью форм и цветов красок</w:t>
            </w:r>
          </w:p>
        </w:tc>
        <w:tc>
          <w:tcPr>
            <w:tcW w:w="1559" w:type="dxa"/>
          </w:tcPr>
          <w:p w:rsidR="00BF7D09" w:rsidRPr="0062702B" w:rsidRDefault="00BF7D09" w:rsidP="00A64421">
            <w:proofErr w:type="gramStart"/>
            <w:r w:rsidRPr="0062702B">
              <w:t>Цветовая</w:t>
            </w:r>
            <w:proofErr w:type="gramEnd"/>
            <w:r w:rsidRPr="0062702B">
              <w:t xml:space="preserve"> организац натюрморта - И.Машков «Синие сливы»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Уметь  передавать настроение с помощью форм   и цветов красок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 xml:space="preserve">Работа над изображением натюрморта в заданном эмоц. состоянии: </w:t>
            </w:r>
            <w:proofErr w:type="gramStart"/>
            <w:r w:rsidRPr="0062702B">
              <w:t>праздничный</w:t>
            </w:r>
            <w:proofErr w:type="gramEnd"/>
            <w:r w:rsidRPr="0062702B">
              <w:t>, грустный, таинственный</w:t>
            </w:r>
          </w:p>
        </w:tc>
        <w:tc>
          <w:tcPr>
            <w:tcW w:w="1701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Анализ   и оценка процесса и результатов собствен. Художе</w:t>
            </w:r>
            <w:proofErr w:type="gramStart"/>
            <w:r w:rsidRPr="0062702B">
              <w:t>ств тв</w:t>
            </w:r>
            <w:proofErr w:type="gramEnd"/>
            <w:r w:rsidRPr="0062702B">
              <w:t>орчества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. Подбор репродукций по теме урока.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876B18">
            <w:pPr>
              <w:jc w:val="center"/>
            </w:pPr>
            <w:r>
              <w:t>16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c>
          <w:tcPr>
            <w:tcW w:w="16268" w:type="dxa"/>
            <w:gridSpan w:val="13"/>
          </w:tcPr>
          <w:p w:rsidR="00BF7D09" w:rsidRPr="0062702B" w:rsidRDefault="00BF7D09" w:rsidP="009711CB">
            <w:pPr>
              <w:jc w:val="center"/>
            </w:pPr>
            <w:r w:rsidRPr="0062702B">
              <w:rPr>
                <w:b/>
                <w:bCs/>
                <w:kern w:val="36"/>
              </w:rPr>
              <w:t>3 четверть</w:t>
            </w:r>
            <w:proofErr w:type="gramStart"/>
            <w:r w:rsidRPr="0062702B">
              <w:rPr>
                <w:b/>
                <w:bCs/>
                <w:kern w:val="36"/>
              </w:rPr>
              <w:t xml:space="preserve"> </w:t>
            </w:r>
            <w:r w:rsidRPr="0062702B">
              <w:rPr>
                <w:b/>
              </w:rPr>
              <w:t>В</w:t>
            </w:r>
            <w:proofErr w:type="gramEnd"/>
            <w:r w:rsidRPr="0062702B">
              <w:rPr>
                <w:b/>
              </w:rPr>
              <w:t>глядываясь в человека.  Портрет </w:t>
            </w:r>
            <w:r w:rsidRPr="0062702B">
              <w:rPr>
                <w:b/>
                <w:bCs/>
                <w:kern w:val="36"/>
              </w:rPr>
              <w:t xml:space="preserve"> - 10 уроков</w:t>
            </w:r>
          </w:p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 w:rsidP="00876B18">
            <w:pPr>
              <w:jc w:val="center"/>
            </w:pPr>
            <w:r>
              <w:t>17 н</w:t>
            </w: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17</w:t>
            </w:r>
          </w:p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Образ человека - главная тема искусства</w:t>
            </w: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Знать жанры изобразительного искусства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 xml:space="preserve">Великие художники портретист: Рембрант, </w:t>
            </w:r>
          </w:p>
          <w:p w:rsidR="00BF7D09" w:rsidRPr="0062702B" w:rsidRDefault="00BF7D09" w:rsidP="00403231">
            <w:r w:rsidRPr="0062702B">
              <w:t>И. Репин. РокотовФ</w:t>
            </w:r>
            <w:proofErr w:type="gramStart"/>
            <w:r w:rsidRPr="0062702B">
              <w:t>.В</w:t>
            </w:r>
            <w:proofErr w:type="gramEnd"/>
            <w:r w:rsidRPr="0062702B">
              <w:t xml:space="preserve"> Боровицкий.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 xml:space="preserve">Умение видеть в </w:t>
            </w:r>
            <w:proofErr w:type="gramStart"/>
            <w:r w:rsidRPr="0062702B">
              <w:t>произведен</w:t>
            </w:r>
            <w:proofErr w:type="gramEnd"/>
            <w:r w:rsidRPr="0062702B">
              <w:t xml:space="preserve"> искусства различных эпох, единство материала, формы и декора.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>Беседа Портрет, как образ определенного, реального человека. История развития жанра. Изображение человека в искусстве разных эпох.</w:t>
            </w:r>
          </w:p>
        </w:tc>
        <w:tc>
          <w:tcPr>
            <w:tcW w:w="1701" w:type="dxa"/>
          </w:tcPr>
          <w:p w:rsidR="00BF7D09" w:rsidRPr="0062702B" w:rsidRDefault="00BF7D09" w:rsidP="00403231">
            <w:r w:rsidRPr="0062702B">
              <w:t>Оценить внимание и эрудированное участие в беседе,  ответ на уроке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Подбор зрительного ряда с изображением портретов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1</w:t>
            </w:r>
            <w:r w:rsidR="007245CD">
              <w:t>7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ED10C7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 xml:space="preserve">18 </w:t>
            </w: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Конструкция головы человека и ее пропорции.</w:t>
            </w:r>
          </w:p>
        </w:tc>
        <w:tc>
          <w:tcPr>
            <w:tcW w:w="1134" w:type="dxa"/>
          </w:tcPr>
          <w:p w:rsidR="00BF7D09" w:rsidRPr="0062702B" w:rsidRDefault="00BF7D09" w:rsidP="00403231"/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Найти и прочитать материал  в исторической литературе.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Умение работать с выбранным материалом. Презентация своих работ.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Понимать смысл слов: образный смысл вещи</w:t>
            </w:r>
            <w:proofErr w:type="gramStart"/>
            <w:r w:rsidRPr="0062702B">
              <w:t>,(</w:t>
            </w:r>
            <w:proofErr w:type="gramEnd"/>
            <w:r w:rsidRPr="0062702B">
              <w:t>ритм, рисунок орнамента, сочетание цветов, композиция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>Работа над изображением головы человека с деталями лица (Аппликация из вырезанных из бумаги форм).</w:t>
            </w:r>
          </w:p>
        </w:tc>
        <w:tc>
          <w:tcPr>
            <w:tcW w:w="1701" w:type="dxa"/>
          </w:tcPr>
          <w:p w:rsidR="00BF7D09" w:rsidRPr="0062702B" w:rsidRDefault="00BF7D09" w:rsidP="00403231">
            <w:r w:rsidRPr="0062702B">
              <w:t>Просмотр и анализ работ.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«Великие творения людей» по теме Автопортрет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1</w:t>
            </w:r>
            <w:r w:rsidR="007245CD">
              <w:t>8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19</w:t>
            </w:r>
          </w:p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Графический портретный рисунок и выразительность образа.</w:t>
            </w: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комбинированный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Эпоха и стиль в формировании культуры  изображения портретов разных людей.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Творческое обсуждение работ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 xml:space="preserve">Уметь творчески работать над предложенной темой, используя </w:t>
            </w:r>
            <w:proofErr w:type="gramStart"/>
            <w:r w:rsidRPr="0062702B">
              <w:t>выразит-е</w:t>
            </w:r>
            <w:proofErr w:type="gramEnd"/>
            <w:r w:rsidRPr="0062702B">
              <w:t xml:space="preserve"> возможност худож-ных материалов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>Выполнение автопортрета Материал Карандаш, уголь.</w:t>
            </w:r>
          </w:p>
        </w:tc>
        <w:tc>
          <w:tcPr>
            <w:tcW w:w="1701" w:type="dxa"/>
          </w:tcPr>
          <w:p w:rsidR="00BF7D09" w:rsidRPr="0062702B" w:rsidRDefault="00BF7D09" w:rsidP="009711CB">
            <w:pPr>
              <w:jc w:val="center"/>
            </w:pPr>
            <w:r w:rsidRPr="0062702B">
              <w:t>Выборочный просмотр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Автопорт: история возникновения и развития. Граф</w:t>
            </w:r>
            <w:proofErr w:type="gramStart"/>
            <w:r w:rsidRPr="0062702B">
              <w:t>.</w:t>
            </w:r>
            <w:proofErr w:type="gramEnd"/>
            <w:r w:rsidRPr="0062702B">
              <w:t xml:space="preserve"> </w:t>
            </w:r>
            <w:proofErr w:type="gramStart"/>
            <w:r w:rsidRPr="0062702B">
              <w:t>п</w:t>
            </w:r>
            <w:proofErr w:type="gramEnd"/>
            <w:r w:rsidRPr="0062702B">
              <w:t>ортрет Дюрера Леонардо да Винчи.</w:t>
            </w:r>
          </w:p>
        </w:tc>
        <w:tc>
          <w:tcPr>
            <w:tcW w:w="992" w:type="dxa"/>
            <w:gridSpan w:val="2"/>
          </w:tcPr>
          <w:p w:rsidR="00BF7D09" w:rsidRPr="0062702B" w:rsidRDefault="007245CD" w:rsidP="00876B18">
            <w:pPr>
              <w:jc w:val="center"/>
            </w:pPr>
            <w:r>
              <w:t>19</w:t>
            </w:r>
            <w:r w:rsidR="00BF7D09"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20</w:t>
            </w:r>
          </w:p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Портрет в графике.</w:t>
            </w: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Воспитание любви и интереса к произведениям худ</w:t>
            </w:r>
            <w:proofErr w:type="gramStart"/>
            <w:r w:rsidRPr="0062702B">
              <w:t>.</w:t>
            </w:r>
            <w:proofErr w:type="gramEnd"/>
            <w:r w:rsidRPr="0062702B">
              <w:t xml:space="preserve"> </w:t>
            </w:r>
            <w:proofErr w:type="gramStart"/>
            <w:r w:rsidRPr="0062702B">
              <w:t>л</w:t>
            </w:r>
            <w:proofErr w:type="gramEnd"/>
            <w:r w:rsidRPr="0062702B">
              <w:t>итературы. Взаимосвязь литературы и изобразительного искусства.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Развитие эстетического восприятия мира, художественного вкуса.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Поиск информации, создание алгоритма деятельности.</w:t>
            </w:r>
          </w:p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 Портрет соседа по парте в технике силуэта (профиль) Материалы: черная тушь, гуашь, бумага.</w:t>
            </w:r>
          </w:p>
        </w:tc>
        <w:tc>
          <w:tcPr>
            <w:tcW w:w="170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Просмотр анализ и оценка.</w:t>
            </w:r>
          </w:p>
        </w:tc>
        <w:tc>
          <w:tcPr>
            <w:tcW w:w="1276" w:type="dxa"/>
          </w:tcPr>
          <w:p w:rsidR="00BF7D09" w:rsidRPr="0062702B" w:rsidRDefault="00BF7D09" w:rsidP="009711CB">
            <w:pPr>
              <w:jc w:val="both"/>
            </w:pPr>
            <w:r w:rsidRPr="0062702B">
              <w:t xml:space="preserve">Подбор небольших литерат фрагм-в, характер человека </w:t>
            </w:r>
            <w:proofErr w:type="gramStart"/>
            <w:r w:rsidRPr="0062702B">
              <w:t>по</w:t>
            </w:r>
            <w:proofErr w:type="gramEnd"/>
            <w:r w:rsidRPr="0062702B">
              <w:t xml:space="preserve"> </w:t>
            </w:r>
            <w:proofErr w:type="gramStart"/>
            <w:r w:rsidRPr="0062702B">
              <w:t>его</w:t>
            </w:r>
            <w:proofErr w:type="gramEnd"/>
            <w:r w:rsidRPr="0062702B">
              <w:t xml:space="preserve"> предметн окруженю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2</w:t>
            </w:r>
            <w:r w:rsidR="007245CD">
              <w:t>0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21</w:t>
            </w:r>
          </w:p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Портрет в скульптуре.</w:t>
            </w: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Человек основной объект изображения в скульптуре Материалы скульптуры. Уметь передать пропорции лица.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Характер человека и образ эпохи в скульптурном портрете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Знать материалы и выразительные возможности</w:t>
            </w:r>
            <w:proofErr w:type="gramStart"/>
            <w:r w:rsidRPr="0062702B">
              <w:t>..</w:t>
            </w:r>
            <w:proofErr w:type="gramEnd"/>
          </w:p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 Работа над изображением в скульптурном портрете выбранного литературного героя с ярк</w:t>
            </w:r>
            <w:proofErr w:type="gramStart"/>
            <w:r w:rsidRPr="0062702B">
              <w:t>о-</w:t>
            </w:r>
            <w:proofErr w:type="gramEnd"/>
            <w:r w:rsidRPr="0062702B">
              <w:t xml:space="preserve"> выраженным характером (Баба Яга , Кошей бессмертный, Домовой</w:t>
            </w:r>
          </w:p>
        </w:tc>
        <w:tc>
          <w:tcPr>
            <w:tcW w:w="170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Презентация работы с произнесеним короткого монолога от имени вылепленного героя. Анализ и оценка</w:t>
            </w:r>
          </w:p>
        </w:tc>
        <w:tc>
          <w:tcPr>
            <w:tcW w:w="1276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 xml:space="preserve">Мультиме-дийная презентация 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2</w:t>
            </w:r>
            <w:r w:rsidR="007245CD">
              <w:t>1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22</w:t>
            </w:r>
          </w:p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Сатирические образы человека.</w:t>
            </w: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Уметь работать  графическими материалами.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Сатирические образы в искусстве. Карикатура. Дружеский шарж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Понимание правды жизни и  язык искусства.</w:t>
            </w:r>
          </w:p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Изображение сатирических образов литературных героев. Материалы: черная акварель, черная гелевая ручка.</w:t>
            </w:r>
          </w:p>
        </w:tc>
        <w:tc>
          <w:tcPr>
            <w:tcW w:w="170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Просмотр и анализ работ.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Найти   сообщ-е о современных видах шуточных изображений.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2</w:t>
            </w:r>
            <w:r w:rsidR="007245CD">
              <w:t>2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23</w:t>
            </w:r>
          </w:p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Образные возможности освещения в портрете</w:t>
            </w: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Уметь применять полученные знания при выполнении работы.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Понимать роль света в разных видах искусства. Театр, кино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Постоянство формы и вариации изменения  ее восприятия.</w:t>
            </w:r>
          </w:p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Наблюдение натуры и выполнение набросков (пятном) головы в различном освещении.</w:t>
            </w:r>
          </w:p>
        </w:tc>
        <w:tc>
          <w:tcPr>
            <w:tcW w:w="170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Просмотр и анализ работ.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 xml:space="preserve"> Подбор репродукций  с изображ. чел. в различн. освещен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2</w:t>
            </w:r>
            <w:r w:rsidR="007245CD">
              <w:t>3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24</w:t>
            </w:r>
          </w:p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DD7D27">
            <w:pPr>
              <w:spacing w:before="100" w:beforeAutospacing="1" w:after="100" w:afterAutospacing="1"/>
            </w:pPr>
            <w:r w:rsidRPr="0062702B">
              <w:rPr>
                <w:b/>
              </w:rPr>
              <w:t>Практическая работа №3 за 3 четверть «</w:t>
            </w:r>
            <w:r w:rsidRPr="0062702B">
              <w:t>Портрет в живописи</w:t>
            </w:r>
            <w:r w:rsidRPr="0062702B">
              <w:rPr>
                <w:b/>
              </w:rPr>
              <w:t>»</w:t>
            </w: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Закрепление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Роль живопис. портрета в истории искус Композиция в портрете.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Знать  худож. Портрет        Леонардо да Винчи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Уметь активно работать в технике коллажа.</w:t>
            </w:r>
          </w:p>
        </w:tc>
        <w:tc>
          <w:tcPr>
            <w:tcW w:w="2693" w:type="dxa"/>
          </w:tcPr>
          <w:p w:rsidR="00BF7D09" w:rsidRPr="0062702B" w:rsidRDefault="00BF7D09" w:rsidP="00403231">
            <w:r w:rsidRPr="0062702B">
              <w:t xml:space="preserve">Ассоциат. портрет в техники коллажа Мама, папа, бабушка, дедушка. </w:t>
            </w:r>
          </w:p>
        </w:tc>
        <w:tc>
          <w:tcPr>
            <w:tcW w:w="1701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Представление работ. Анализ и оценивание.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2</w:t>
            </w:r>
            <w:r w:rsidR="007245CD">
              <w:t>4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F67D7E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25</w:t>
            </w: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Роль цвета в портрете.</w:t>
            </w: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Уметь анализировать цветовой строй произведения живописи.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Знать о выразительных возможностях цвета в произведениях живописи, литературы, искусства.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Цветовое решение образа в портрете. Цвет и тон Понимание живописной фактуры.</w:t>
            </w:r>
          </w:p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Анализ цветового решения образа в портрете Материалы: гуашь, кисть.</w:t>
            </w:r>
          </w:p>
        </w:tc>
        <w:tc>
          <w:tcPr>
            <w:tcW w:w="170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Ответить на вопрос «Кому из известных тебе художников ты заказал бы себе портрет?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Подбор репродукций по теме урока.</w:t>
            </w:r>
          </w:p>
        </w:tc>
        <w:tc>
          <w:tcPr>
            <w:tcW w:w="992" w:type="dxa"/>
            <w:gridSpan w:val="2"/>
          </w:tcPr>
          <w:p w:rsidR="00BF7D09" w:rsidRPr="0062702B" w:rsidRDefault="007245CD" w:rsidP="00876B18">
            <w:pPr>
              <w:ind w:left="-24" w:firstLine="24"/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BF7D09" w:rsidRPr="0062702B" w:rsidRDefault="00BF7D09" w:rsidP="00F67D7E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26</w:t>
            </w: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Великие портретисты.</w:t>
            </w:r>
          </w:p>
        </w:tc>
        <w:tc>
          <w:tcPr>
            <w:tcW w:w="1134" w:type="dxa"/>
          </w:tcPr>
          <w:p w:rsidR="00BF7D09" w:rsidRPr="0062702B" w:rsidRDefault="00BF7D09" w:rsidP="00403231"/>
        </w:tc>
        <w:tc>
          <w:tcPr>
            <w:tcW w:w="184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Уметь активно воспринимать и анализировать произведения портретного жанра.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Личность героев портрета и творческая интерпритация ее художнком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Выражение творческой индивидуальности.</w:t>
            </w:r>
          </w:p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Повторяем и обобщаем.</w:t>
            </w:r>
          </w:p>
        </w:tc>
        <w:tc>
          <w:tcPr>
            <w:tcW w:w="170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Презентация проектов.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Подведение итогов завершение работ.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2</w:t>
            </w:r>
            <w:r w:rsidR="007245CD">
              <w:t>6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F67D7E">
            <w:pPr>
              <w:jc w:val="center"/>
            </w:pPr>
          </w:p>
        </w:tc>
      </w:tr>
      <w:tr w:rsidR="00BF7D09" w:rsidRPr="0062702B" w:rsidTr="00BF7D09">
        <w:tc>
          <w:tcPr>
            <w:tcW w:w="16268" w:type="dxa"/>
            <w:gridSpan w:val="13"/>
          </w:tcPr>
          <w:p w:rsidR="00BF7D09" w:rsidRPr="0062702B" w:rsidRDefault="00BF7D09" w:rsidP="007245CD">
            <w:pPr>
              <w:jc w:val="center"/>
            </w:pPr>
            <w:r w:rsidRPr="0062702B">
              <w:rPr>
                <w:b/>
                <w:bCs/>
                <w:kern w:val="36"/>
              </w:rPr>
              <w:t xml:space="preserve">4 четверть </w:t>
            </w:r>
            <w:r w:rsidRPr="0062702B">
              <w:rPr>
                <w:b/>
              </w:rPr>
              <w:t xml:space="preserve">Человек  и пространство  в изобразительном искусстве </w:t>
            </w:r>
            <w:r w:rsidRPr="0062702B">
              <w:rPr>
                <w:b/>
                <w:bCs/>
                <w:kern w:val="36"/>
              </w:rPr>
              <w:t xml:space="preserve"> - </w:t>
            </w:r>
            <w:r w:rsidR="007245CD">
              <w:rPr>
                <w:b/>
                <w:bCs/>
                <w:kern w:val="36"/>
              </w:rPr>
              <w:t>8</w:t>
            </w:r>
            <w:r w:rsidRPr="0062702B">
              <w:rPr>
                <w:b/>
                <w:bCs/>
                <w:kern w:val="36"/>
              </w:rPr>
              <w:t xml:space="preserve"> уроков</w:t>
            </w:r>
          </w:p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/>
        </w:tc>
        <w:tc>
          <w:tcPr>
            <w:tcW w:w="850" w:type="dxa"/>
          </w:tcPr>
          <w:p w:rsidR="00BF7D09" w:rsidRPr="0062702B" w:rsidRDefault="00BF7D09" w:rsidP="00876B18">
            <w:pPr>
              <w:jc w:val="center"/>
            </w:pPr>
            <w:r>
              <w:t>27 н</w:t>
            </w: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27</w:t>
            </w: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Жанры в изобразительном искусстве.</w:t>
            </w: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Работа в художественно-конструктивной деятельности.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Развитие интереса к предмету изобразительного искусства.</w:t>
            </w:r>
          </w:p>
          <w:p w:rsidR="00BF7D09" w:rsidRPr="0062702B" w:rsidRDefault="00BF7D09" w:rsidP="00403231">
            <w:r w:rsidRPr="0062702B">
              <w:t>опрос.</w:t>
            </w:r>
          </w:p>
          <w:p w:rsidR="00BF7D09" w:rsidRPr="0062702B" w:rsidRDefault="00BF7D09" w:rsidP="00403231"/>
        </w:tc>
        <w:tc>
          <w:tcPr>
            <w:tcW w:w="2376" w:type="dxa"/>
          </w:tcPr>
          <w:p w:rsidR="00BF7D09" w:rsidRPr="0062702B" w:rsidRDefault="00BF7D09" w:rsidP="00403231">
            <w:r w:rsidRPr="0062702B">
              <w:t>Самостоятел создание способов решения проблем творческого характера, контроль. Специфика языка художеств материалов</w:t>
            </w:r>
          </w:p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Просмотр презентации на тему Жанры</w:t>
            </w:r>
            <w:proofErr w:type="gramStart"/>
            <w:r w:rsidRPr="0062702B">
              <w:t>.</w:t>
            </w:r>
            <w:proofErr w:type="gramEnd"/>
            <w:r w:rsidRPr="0062702B">
              <w:t xml:space="preserve"> </w:t>
            </w:r>
            <w:proofErr w:type="gramStart"/>
            <w:r w:rsidRPr="0062702B">
              <w:t>д</w:t>
            </w:r>
            <w:proofErr w:type="gramEnd"/>
            <w:r w:rsidRPr="0062702B">
              <w:t>искуссия</w:t>
            </w:r>
          </w:p>
        </w:tc>
        <w:tc>
          <w:tcPr>
            <w:tcW w:w="170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Сгруппировать предложенные произведения по жанрам.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Подбор материалов для работы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2</w:t>
            </w:r>
            <w:r w:rsidR="007245CD">
              <w:t>7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6467A1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28</w:t>
            </w: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 Правила воздушной и линейной перспективы.</w:t>
            </w: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Уметь использовать правила воздушной и линейной перспективы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Уметь организовать пространство на листе бумаги.</w:t>
            </w:r>
          </w:p>
          <w:p w:rsidR="00BF7D09" w:rsidRPr="0062702B" w:rsidRDefault="00BF7D09" w:rsidP="00403231">
            <w:r w:rsidRPr="0062702B">
              <w:t>Выделить горизонт и точку зрения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Знать правила воздушной и линейной перспективы.</w:t>
            </w:r>
          </w:p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Изображение уходящей вдаль аллеи с соблюдением правил линейной перспективы Карандаш, акварель.</w:t>
            </w:r>
          </w:p>
        </w:tc>
        <w:tc>
          <w:tcPr>
            <w:tcW w:w="170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 </w:t>
            </w:r>
            <w:proofErr w:type="gramStart"/>
            <w:r w:rsidRPr="0062702B">
              <w:t>Соотнести репродукции произведений разных жанров (Портрет, пейзаж, натюрморт фамилиями авторов.</w:t>
            </w:r>
            <w:proofErr w:type="gramEnd"/>
            <w:r w:rsidRPr="0062702B">
              <w:t xml:space="preserve"> Прсмотр, анализ и оценка.</w:t>
            </w:r>
          </w:p>
        </w:tc>
        <w:tc>
          <w:tcPr>
            <w:tcW w:w="1276" w:type="dxa"/>
          </w:tcPr>
          <w:p w:rsidR="00BF7D09" w:rsidRPr="0062702B" w:rsidRDefault="00BF7D09" w:rsidP="00403231">
            <w:r w:rsidRPr="0062702B">
              <w:t>Сбор материала для кроссворда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2</w:t>
            </w:r>
            <w:r w:rsidR="007245CD">
              <w:t>8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  <w:trHeight w:val="341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29</w:t>
            </w: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Пейза</w:t>
            </w:r>
            <w:proofErr w:type="gramStart"/>
            <w:r w:rsidRPr="0062702B">
              <w:t>ж-</w:t>
            </w:r>
            <w:proofErr w:type="gramEnd"/>
            <w:r w:rsidRPr="0062702B">
              <w:t xml:space="preserve"> большой мир. Организация пространства.</w:t>
            </w: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Творческое обсуждение раб</w:t>
            </w:r>
            <w:proofErr w:type="gramStart"/>
            <w:r w:rsidRPr="0062702B">
              <w:t xml:space="preserve"> П</w:t>
            </w:r>
            <w:proofErr w:type="gramEnd"/>
            <w:r w:rsidRPr="0062702B">
              <w:t>ринять участие в беседе. Уметь отличать работы Рериха от Левитана.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Уметь использовать выразительные возможности материала. Роль фыбора формата.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Уметь организовывать перспективное пространство пейзажа.</w:t>
            </w:r>
          </w:p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 xml:space="preserve">Работа над изображением большого эпического пейзажа «путь реки» Изображаем уходящие планы и наполняем их деталями. Гуашь, большие кисти </w:t>
            </w:r>
          </w:p>
        </w:tc>
        <w:tc>
          <w:tcPr>
            <w:tcW w:w="170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Подобрать репродукции или фото, отображающие законы линейной перспектив. Оценить.</w:t>
            </w:r>
          </w:p>
        </w:tc>
        <w:tc>
          <w:tcPr>
            <w:tcW w:w="1276" w:type="dxa"/>
          </w:tcPr>
          <w:p w:rsidR="00BF7D09" w:rsidRPr="0062702B" w:rsidRDefault="00BF7D09" w:rsidP="007245CD">
            <w:r w:rsidRPr="0062702B">
              <w:t>Из репродукций составить композицию пейзажей</w:t>
            </w:r>
          </w:p>
        </w:tc>
        <w:tc>
          <w:tcPr>
            <w:tcW w:w="992" w:type="dxa"/>
            <w:gridSpan w:val="2"/>
          </w:tcPr>
          <w:p w:rsidR="00BF7D09" w:rsidRPr="0062702B" w:rsidRDefault="007245CD" w:rsidP="00876B18">
            <w:pPr>
              <w:jc w:val="center"/>
            </w:pPr>
            <w:r>
              <w:t>29</w:t>
            </w:r>
            <w:r w:rsidR="00BF7D09"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  <w:r w:rsidRPr="0062702B">
              <w:t>18</w:t>
            </w: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30</w:t>
            </w: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 Пейзаж- настроение. Природа и художник.</w:t>
            </w: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комбинированный</w:t>
            </w:r>
          </w:p>
        </w:tc>
        <w:tc>
          <w:tcPr>
            <w:tcW w:w="1843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Привитие любви к изобразительному искусству Знакомство с художественными образцами</w:t>
            </w:r>
            <w:proofErr w:type="gramStart"/>
            <w:r w:rsidRPr="0062702B">
              <w:t xml:space="preserve"> Т</w:t>
            </w:r>
            <w:proofErr w:type="gramEnd"/>
            <w:r w:rsidRPr="0062702B">
              <w:t>ворчески подход к составлению композиции, работе с цветом, светотенью, и перспективой.</w:t>
            </w:r>
          </w:p>
        </w:tc>
        <w:tc>
          <w:tcPr>
            <w:tcW w:w="1559" w:type="dxa"/>
          </w:tcPr>
          <w:p w:rsidR="00BF7D09" w:rsidRPr="0062702B" w:rsidRDefault="00BF7D09" w:rsidP="00403231">
            <w:r w:rsidRPr="0062702B">
              <w:t>Понимать роль колорита. Уметь пользоваться гуашью, используя основные средства художественной выразительности.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Отметить отличие и красоту разных состояний в природе: утро, вечер, закат, рассвет.</w:t>
            </w:r>
          </w:p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Создание пейзажа-настроени</w:t>
            </w:r>
            <w:proofErr w:type="gramStart"/>
            <w:r w:rsidRPr="0062702B">
              <w:t>я-</w:t>
            </w:r>
            <w:proofErr w:type="gramEnd"/>
            <w:r w:rsidRPr="0062702B">
              <w:t xml:space="preserve"> работа по представлению и памяти с предварительным выбором яркого личного впечатления от состояния природы.</w:t>
            </w:r>
          </w:p>
        </w:tc>
        <w:tc>
          <w:tcPr>
            <w:tcW w:w="170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Ответить на вопрос:  картинах Левитана говорят6 «Мало но</w:t>
            </w:r>
            <w:proofErr w:type="gramStart"/>
            <w:r w:rsidRPr="0062702B">
              <w:t>т-</w:t>
            </w:r>
            <w:proofErr w:type="gramEnd"/>
            <w:r w:rsidRPr="0062702B">
              <w:t xml:space="preserve"> много музыки? Оценить ответы и рассуждения</w:t>
            </w:r>
          </w:p>
        </w:tc>
        <w:tc>
          <w:tcPr>
            <w:tcW w:w="1276" w:type="dxa"/>
          </w:tcPr>
          <w:p w:rsidR="00BF7D09" w:rsidRPr="0062702B" w:rsidRDefault="007245CD" w:rsidP="007245CD">
            <w:r w:rsidRPr="0062702B">
              <w:t>Из репродукций составить композицию пейзажей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3</w:t>
            </w:r>
            <w:r w:rsidR="007245CD">
              <w:t>0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  <w:r w:rsidRPr="0062702B">
              <w:t>25</w:t>
            </w: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31</w:t>
            </w:r>
          </w:p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</w:p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Городской пейзаж</w:t>
            </w:r>
          </w:p>
          <w:p w:rsidR="00BF7D09" w:rsidRPr="0062702B" w:rsidRDefault="00BF7D09" w:rsidP="009711CB">
            <w:pPr>
              <w:spacing w:before="100" w:beforeAutospacing="1" w:after="100" w:afterAutospacing="1"/>
            </w:pPr>
          </w:p>
          <w:p w:rsidR="00BF7D09" w:rsidRPr="0062702B" w:rsidRDefault="00BF7D09" w:rsidP="009711CB">
            <w:pPr>
              <w:spacing w:before="100" w:beforeAutospacing="1" w:after="100" w:afterAutospacing="1"/>
            </w:pP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Остановить внимание на образцах современного искусства. Жанры, изученные в этом году</w:t>
            </w:r>
          </w:p>
        </w:tc>
        <w:tc>
          <w:tcPr>
            <w:tcW w:w="1559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Эстетическая оценка результатов</w:t>
            </w:r>
            <w:proofErr w:type="gramStart"/>
            <w:r w:rsidRPr="0062702B">
              <w:t>..</w:t>
            </w:r>
            <w:proofErr w:type="gramEnd"/>
          </w:p>
          <w:p w:rsidR="00BF7D09" w:rsidRPr="0062702B" w:rsidRDefault="00BF7D09" w:rsidP="00403231"/>
        </w:tc>
        <w:tc>
          <w:tcPr>
            <w:tcW w:w="2376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Уметь осознанно говорить о видах искусства, изученных в пятом классе.</w:t>
            </w:r>
          </w:p>
          <w:p w:rsidR="00BF7D09" w:rsidRPr="0062702B" w:rsidRDefault="00BF7D09" w:rsidP="00403231"/>
        </w:tc>
        <w:tc>
          <w:tcPr>
            <w:tcW w:w="2693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 xml:space="preserve">Работа над  композицией «Мой город» </w:t>
            </w:r>
          </w:p>
          <w:p w:rsidR="00BF7D09" w:rsidRPr="0062702B" w:rsidRDefault="00BF7D09" w:rsidP="009711CB">
            <w:pPr>
              <w:spacing w:before="100" w:beforeAutospacing="1" w:after="100" w:afterAutospacing="1"/>
            </w:pPr>
          </w:p>
          <w:p w:rsidR="00BF7D09" w:rsidRPr="0062702B" w:rsidRDefault="00BF7D09" w:rsidP="009711CB">
            <w:pPr>
              <w:spacing w:before="100" w:beforeAutospacing="1" w:after="100" w:afterAutospacing="1"/>
            </w:pPr>
          </w:p>
          <w:p w:rsidR="00BF7D09" w:rsidRPr="0062702B" w:rsidRDefault="00BF7D09" w:rsidP="009711CB">
            <w:pPr>
              <w:spacing w:before="100" w:beforeAutospacing="1" w:after="100" w:afterAutospacing="1"/>
            </w:pPr>
          </w:p>
        </w:tc>
        <w:tc>
          <w:tcPr>
            <w:tcW w:w="170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>Опрос. Анализ и оценка процесса   результа собствен художественной деятельности.</w:t>
            </w:r>
          </w:p>
        </w:tc>
        <w:tc>
          <w:tcPr>
            <w:tcW w:w="1276" w:type="dxa"/>
          </w:tcPr>
          <w:p w:rsidR="00BF7D09" w:rsidRPr="0062702B" w:rsidRDefault="007245CD" w:rsidP="00DD7D27">
            <w:pPr>
              <w:spacing w:before="100" w:beforeAutospacing="1" w:after="100" w:afterAutospacing="1"/>
            </w:pPr>
            <w:r w:rsidRPr="0062702B">
              <w:t>Подбор материалов для работы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3</w:t>
            </w:r>
            <w:r w:rsidR="007245CD">
              <w:t>1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  <w:r w:rsidRPr="0062702B">
              <w:t>16</w:t>
            </w: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32</w:t>
            </w:r>
          </w:p>
          <w:p w:rsidR="00BF7D09" w:rsidRPr="0062702B" w:rsidRDefault="00BF7D09" w:rsidP="00E60A40">
            <w:pPr>
              <w:spacing w:before="100" w:beforeAutospacing="1" w:after="100" w:afterAutospacing="1"/>
              <w:rPr>
                <w:b/>
              </w:rPr>
            </w:pPr>
          </w:p>
          <w:p w:rsidR="00BF7D09" w:rsidRPr="0062702B" w:rsidRDefault="00BF7D09" w:rsidP="00E60A40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E60A40">
            <w:pPr>
              <w:spacing w:before="100" w:beforeAutospacing="1" w:after="100" w:afterAutospacing="1"/>
            </w:pPr>
            <w:r w:rsidRPr="0062702B">
              <w:rPr>
                <w:b/>
              </w:rPr>
              <w:t xml:space="preserve">Итоговая </w:t>
            </w:r>
            <w:r w:rsidR="003A5CF7">
              <w:rPr>
                <w:b/>
              </w:rPr>
              <w:t>проектная</w:t>
            </w:r>
            <w:r w:rsidRPr="0062702B">
              <w:rPr>
                <w:b/>
              </w:rPr>
              <w:t xml:space="preserve"> работа №4 «</w:t>
            </w:r>
            <w:r w:rsidRPr="0062702B">
              <w:t>Городской пейзаж»</w:t>
            </w:r>
          </w:p>
          <w:p w:rsidR="00BF7D09" w:rsidRPr="0062702B" w:rsidRDefault="00BF7D09" w:rsidP="00E60A40">
            <w:pPr>
              <w:spacing w:before="100" w:beforeAutospacing="1" w:after="100" w:afterAutospacing="1"/>
            </w:pPr>
          </w:p>
        </w:tc>
        <w:tc>
          <w:tcPr>
            <w:tcW w:w="1134" w:type="dxa"/>
          </w:tcPr>
          <w:p w:rsidR="00BF7D09" w:rsidRPr="0062702B" w:rsidRDefault="00BF7D09" w:rsidP="00E60A40">
            <w:r w:rsidRPr="0062702B">
              <w:t>Закрепление знаний</w:t>
            </w:r>
          </w:p>
        </w:tc>
        <w:tc>
          <w:tcPr>
            <w:tcW w:w="1843" w:type="dxa"/>
          </w:tcPr>
          <w:p w:rsidR="00BF7D09" w:rsidRPr="0062702B" w:rsidRDefault="00BF7D09" w:rsidP="00E60A40">
            <w:r w:rsidRPr="0062702B">
              <w:t>Остановить внимание на образцах современного искусства. Жанры, изученные в этом году</w:t>
            </w:r>
          </w:p>
        </w:tc>
        <w:tc>
          <w:tcPr>
            <w:tcW w:w="1559" w:type="dxa"/>
          </w:tcPr>
          <w:p w:rsidR="00BF7D09" w:rsidRPr="0062702B" w:rsidRDefault="00BF7D09" w:rsidP="00E60A40">
            <w:pPr>
              <w:spacing w:before="100" w:beforeAutospacing="1" w:after="100" w:afterAutospacing="1"/>
            </w:pPr>
            <w:r w:rsidRPr="0062702B">
              <w:t>Эстетическая оценка результатов</w:t>
            </w:r>
            <w:proofErr w:type="gramStart"/>
            <w:r w:rsidRPr="0062702B">
              <w:t>..</w:t>
            </w:r>
            <w:proofErr w:type="gramEnd"/>
          </w:p>
          <w:p w:rsidR="00BF7D09" w:rsidRPr="0062702B" w:rsidRDefault="00BF7D09" w:rsidP="00E60A40"/>
        </w:tc>
        <w:tc>
          <w:tcPr>
            <w:tcW w:w="2376" w:type="dxa"/>
          </w:tcPr>
          <w:p w:rsidR="00BF7D09" w:rsidRPr="0062702B" w:rsidRDefault="00BF7D09" w:rsidP="00E60A40">
            <w:pPr>
              <w:spacing w:before="100" w:beforeAutospacing="1" w:after="100" w:afterAutospacing="1"/>
            </w:pPr>
            <w:r w:rsidRPr="0062702B">
              <w:t>Уметь осознанно говорить о видах искусства, изученных в пятом классе.</w:t>
            </w:r>
          </w:p>
          <w:p w:rsidR="00BF7D09" w:rsidRPr="0062702B" w:rsidRDefault="00BF7D09" w:rsidP="00E60A40"/>
        </w:tc>
        <w:tc>
          <w:tcPr>
            <w:tcW w:w="2693" w:type="dxa"/>
            <w:vAlign w:val="center"/>
          </w:tcPr>
          <w:p w:rsidR="00BF7D09" w:rsidRPr="0062702B" w:rsidRDefault="00BF7D09" w:rsidP="00E60A40">
            <w:pPr>
              <w:spacing w:before="100" w:beforeAutospacing="1" w:after="100" w:afterAutospacing="1"/>
            </w:pPr>
            <w:r w:rsidRPr="0062702B">
              <w:t xml:space="preserve">Работа над  композицией «Мой город» </w:t>
            </w:r>
          </w:p>
          <w:p w:rsidR="00BF7D09" w:rsidRPr="0062702B" w:rsidRDefault="00BF7D09" w:rsidP="00E60A40">
            <w:pPr>
              <w:spacing w:before="100" w:beforeAutospacing="1" w:after="100" w:afterAutospacing="1"/>
            </w:pPr>
          </w:p>
          <w:p w:rsidR="00BF7D09" w:rsidRPr="0062702B" w:rsidRDefault="00BF7D09" w:rsidP="00E60A40">
            <w:pPr>
              <w:spacing w:before="100" w:beforeAutospacing="1" w:after="100" w:afterAutospacing="1"/>
            </w:pPr>
          </w:p>
          <w:p w:rsidR="00BF7D09" w:rsidRPr="0062702B" w:rsidRDefault="00BF7D09" w:rsidP="00E60A40">
            <w:pPr>
              <w:spacing w:before="100" w:beforeAutospacing="1" w:after="100" w:afterAutospacing="1"/>
            </w:pPr>
          </w:p>
        </w:tc>
        <w:tc>
          <w:tcPr>
            <w:tcW w:w="1701" w:type="dxa"/>
            <w:vAlign w:val="center"/>
          </w:tcPr>
          <w:p w:rsidR="00BF7D09" w:rsidRPr="0062702B" w:rsidRDefault="00BF7D09" w:rsidP="00E60A40">
            <w:pPr>
              <w:spacing w:before="100" w:beforeAutospacing="1" w:after="100" w:afterAutospacing="1"/>
            </w:pPr>
            <w:r w:rsidRPr="0062702B">
              <w:t>Опрос. Анализ и оценка процесса   результа собствен художественной деятельности.</w:t>
            </w:r>
          </w:p>
        </w:tc>
        <w:tc>
          <w:tcPr>
            <w:tcW w:w="1276" w:type="dxa"/>
          </w:tcPr>
          <w:p w:rsidR="00BF7D09" w:rsidRPr="0062702B" w:rsidRDefault="007245CD" w:rsidP="00DD7D27">
            <w:pPr>
              <w:spacing w:before="100" w:beforeAutospacing="1" w:after="100" w:afterAutospacing="1"/>
            </w:pPr>
            <w:r w:rsidRPr="0062702B">
              <w:t>Подбор материалов для работы</w:t>
            </w:r>
          </w:p>
        </w:tc>
        <w:tc>
          <w:tcPr>
            <w:tcW w:w="992" w:type="dxa"/>
            <w:gridSpan w:val="2"/>
          </w:tcPr>
          <w:p w:rsidR="00BF7D09" w:rsidRPr="0062702B" w:rsidRDefault="00BF7D09" w:rsidP="007245CD">
            <w:pPr>
              <w:jc w:val="center"/>
            </w:pPr>
            <w:r>
              <w:t>3</w:t>
            </w:r>
            <w:r w:rsidR="007245CD">
              <w:t>2</w:t>
            </w:r>
            <w:r>
              <w:t xml:space="preserve">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BF7D09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</w:pPr>
          </w:p>
          <w:p w:rsidR="00BF7D09" w:rsidRPr="0062702B" w:rsidRDefault="00BF7D09" w:rsidP="00EE559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33</w:t>
            </w:r>
          </w:p>
        </w:tc>
        <w:tc>
          <w:tcPr>
            <w:tcW w:w="1424" w:type="dxa"/>
            <w:gridSpan w:val="2"/>
            <w:vAlign w:val="center"/>
          </w:tcPr>
          <w:p w:rsidR="00BF7D09" w:rsidRPr="0062702B" w:rsidRDefault="00BF7D09" w:rsidP="009711CB">
            <w:pPr>
              <w:spacing w:before="100" w:beforeAutospacing="1" w:after="100" w:afterAutospacing="1"/>
              <w:rPr>
                <w:b/>
              </w:rPr>
            </w:pPr>
            <w:r w:rsidRPr="0062702B">
              <w:t xml:space="preserve">Выразительные возможности изобразительного искусства </w:t>
            </w:r>
          </w:p>
          <w:p w:rsidR="00BF7D09" w:rsidRPr="0062702B" w:rsidRDefault="00BF7D09" w:rsidP="009711CB">
            <w:pPr>
              <w:spacing w:before="100" w:beforeAutospacing="1" w:after="100" w:afterAutospacing="1"/>
            </w:pPr>
          </w:p>
        </w:tc>
        <w:tc>
          <w:tcPr>
            <w:tcW w:w="1134" w:type="dxa"/>
          </w:tcPr>
          <w:p w:rsidR="00BF7D09" w:rsidRPr="0062702B" w:rsidRDefault="00BF7D09" w:rsidP="00403231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BF7D09" w:rsidRPr="0062702B" w:rsidRDefault="00BF7D09" w:rsidP="00403231">
            <w:r w:rsidRPr="0062702B">
              <w:t>Знать основы изобразительной грамотности и уметь применять приобретенные знания на практике.</w:t>
            </w:r>
          </w:p>
        </w:tc>
        <w:tc>
          <w:tcPr>
            <w:tcW w:w="1559" w:type="dxa"/>
          </w:tcPr>
          <w:p w:rsidR="00BF7D09" w:rsidRPr="0062702B" w:rsidRDefault="00BF7D09" w:rsidP="00DD7D27">
            <w:r w:rsidRPr="0062702B">
              <w:t>Уметь анализиров содержани, образный язык произведен портретно, натюрморт и пейзаж жанров.</w:t>
            </w:r>
          </w:p>
        </w:tc>
        <w:tc>
          <w:tcPr>
            <w:tcW w:w="2376" w:type="dxa"/>
          </w:tcPr>
          <w:p w:rsidR="00BF7D09" w:rsidRPr="0062702B" w:rsidRDefault="00BF7D09" w:rsidP="00403231">
            <w:r w:rsidRPr="0062702B">
              <w:t>Знать виды и жанры худож. деятельности</w:t>
            </w:r>
          </w:p>
        </w:tc>
        <w:tc>
          <w:tcPr>
            <w:tcW w:w="2693" w:type="dxa"/>
          </w:tcPr>
          <w:p w:rsidR="00BF7D09" w:rsidRPr="0062702B" w:rsidRDefault="00BF7D09" w:rsidP="009711CB">
            <w:pPr>
              <w:spacing w:before="100" w:beforeAutospacing="1" w:after="100" w:afterAutospacing="1"/>
            </w:pPr>
            <w:r w:rsidRPr="0062702B">
              <w:t xml:space="preserve">Работа над  композицией «Ночной   город» </w:t>
            </w:r>
          </w:p>
          <w:p w:rsidR="00BF7D09" w:rsidRPr="0062702B" w:rsidRDefault="00BF7D09" w:rsidP="009711CB">
            <w:pPr>
              <w:spacing w:before="100" w:beforeAutospacing="1" w:after="100" w:afterAutospacing="1"/>
            </w:pPr>
          </w:p>
          <w:p w:rsidR="00BF7D09" w:rsidRPr="0062702B" w:rsidRDefault="00BF7D09" w:rsidP="00403231"/>
        </w:tc>
        <w:tc>
          <w:tcPr>
            <w:tcW w:w="1701" w:type="dxa"/>
          </w:tcPr>
          <w:p w:rsidR="00BF7D09" w:rsidRPr="0062702B" w:rsidRDefault="007245CD" w:rsidP="007245CD">
            <w:pPr>
              <w:jc w:val="center"/>
            </w:pPr>
            <w:r w:rsidRPr="0062702B">
              <w:t xml:space="preserve">Опрос. Анализ и оценка процесса   результа собствен художественной деятельности </w:t>
            </w:r>
            <w:r w:rsidR="00BF7D09" w:rsidRPr="0062702B">
              <w:t xml:space="preserve"> </w:t>
            </w:r>
          </w:p>
        </w:tc>
        <w:tc>
          <w:tcPr>
            <w:tcW w:w="1276" w:type="dxa"/>
          </w:tcPr>
          <w:p w:rsidR="00BF7D09" w:rsidRPr="0062702B" w:rsidRDefault="007245CD" w:rsidP="00A13E74">
            <w:r w:rsidRPr="0062702B">
              <w:t>Выставка лучших работ , выполненных  в  течени</w:t>
            </w:r>
            <w:proofErr w:type="gramStart"/>
            <w:r w:rsidRPr="0062702B">
              <w:t>и</w:t>
            </w:r>
            <w:proofErr w:type="gramEnd"/>
            <w:r w:rsidRPr="0062702B">
              <w:t xml:space="preserve"> учебного года.</w:t>
            </w:r>
          </w:p>
        </w:tc>
        <w:tc>
          <w:tcPr>
            <w:tcW w:w="992" w:type="dxa"/>
            <w:gridSpan w:val="2"/>
          </w:tcPr>
          <w:p w:rsidR="00BF7D09" w:rsidRPr="0062702B" w:rsidRDefault="007245CD" w:rsidP="009711CB">
            <w:pPr>
              <w:jc w:val="center"/>
            </w:pPr>
            <w:r>
              <w:t>33 н</w:t>
            </w:r>
          </w:p>
        </w:tc>
        <w:tc>
          <w:tcPr>
            <w:tcW w:w="709" w:type="dxa"/>
          </w:tcPr>
          <w:p w:rsidR="00BF7D09" w:rsidRPr="0062702B" w:rsidRDefault="00BF7D09" w:rsidP="009711CB">
            <w:pPr>
              <w:jc w:val="center"/>
            </w:pPr>
          </w:p>
        </w:tc>
      </w:tr>
      <w:tr w:rsidR="007245CD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7245CD" w:rsidRPr="0062702B" w:rsidRDefault="007245CD" w:rsidP="009711CB">
            <w:pPr>
              <w:spacing w:before="100" w:beforeAutospacing="1" w:after="100" w:afterAutospacing="1"/>
            </w:pPr>
            <w:r>
              <w:t>34</w:t>
            </w: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876B18">
            <w:pPr>
              <w:spacing w:before="100" w:beforeAutospacing="1" w:after="100" w:afterAutospacing="1"/>
              <w:rPr>
                <w:b/>
              </w:rPr>
            </w:pPr>
            <w:r w:rsidRPr="0062702B">
              <w:t xml:space="preserve">Выразительные возможности изобразительного искусства </w:t>
            </w:r>
          </w:p>
          <w:p w:rsidR="007245CD" w:rsidRPr="0062702B" w:rsidRDefault="007245CD" w:rsidP="00876B18">
            <w:pPr>
              <w:spacing w:before="100" w:beforeAutospacing="1" w:after="100" w:afterAutospacing="1"/>
            </w:pPr>
          </w:p>
        </w:tc>
        <w:tc>
          <w:tcPr>
            <w:tcW w:w="1134" w:type="dxa"/>
          </w:tcPr>
          <w:p w:rsidR="007245CD" w:rsidRPr="0062702B" w:rsidRDefault="007245CD" w:rsidP="00876B18">
            <w:r w:rsidRPr="0062702B">
              <w:t>открытие новых знаний</w:t>
            </w:r>
          </w:p>
        </w:tc>
        <w:tc>
          <w:tcPr>
            <w:tcW w:w="1843" w:type="dxa"/>
          </w:tcPr>
          <w:p w:rsidR="007245CD" w:rsidRPr="0062702B" w:rsidRDefault="007245CD" w:rsidP="00876B18">
            <w:r w:rsidRPr="0062702B">
              <w:t>Знать основы изобразительной грамотности и уметь применять приобретенные знания на практике.</w:t>
            </w:r>
          </w:p>
        </w:tc>
        <w:tc>
          <w:tcPr>
            <w:tcW w:w="1559" w:type="dxa"/>
          </w:tcPr>
          <w:p w:rsidR="007245CD" w:rsidRPr="0062702B" w:rsidRDefault="007245CD" w:rsidP="00876B18">
            <w:r w:rsidRPr="0062702B">
              <w:t>Уметь анализиров содержани, образный язык произведен портретно, натюрморт и пейзаж жанров.</w:t>
            </w:r>
          </w:p>
        </w:tc>
        <w:tc>
          <w:tcPr>
            <w:tcW w:w="2376" w:type="dxa"/>
          </w:tcPr>
          <w:p w:rsidR="007245CD" w:rsidRPr="0062702B" w:rsidRDefault="007245CD" w:rsidP="00876B18">
            <w:r w:rsidRPr="0062702B">
              <w:t>Знать виды и жанры худож. деятельности</w:t>
            </w:r>
          </w:p>
        </w:tc>
        <w:tc>
          <w:tcPr>
            <w:tcW w:w="2693" w:type="dxa"/>
          </w:tcPr>
          <w:p w:rsidR="007245CD" w:rsidRPr="0062702B" w:rsidRDefault="007245CD" w:rsidP="00876B18">
            <w:pPr>
              <w:spacing w:before="100" w:beforeAutospacing="1" w:after="100" w:afterAutospacing="1"/>
            </w:pPr>
            <w:r w:rsidRPr="0062702B">
              <w:t xml:space="preserve">Работа над  композицией «Ночной   город» </w:t>
            </w:r>
          </w:p>
          <w:p w:rsidR="007245CD" w:rsidRPr="0062702B" w:rsidRDefault="007245CD" w:rsidP="00876B18">
            <w:pPr>
              <w:spacing w:before="100" w:beforeAutospacing="1" w:after="100" w:afterAutospacing="1"/>
            </w:pPr>
          </w:p>
          <w:p w:rsidR="007245CD" w:rsidRPr="0062702B" w:rsidRDefault="007245CD" w:rsidP="00876B18"/>
        </w:tc>
        <w:tc>
          <w:tcPr>
            <w:tcW w:w="1701" w:type="dxa"/>
          </w:tcPr>
          <w:p w:rsidR="007245CD" w:rsidRPr="0062702B" w:rsidRDefault="007245CD" w:rsidP="00876B18">
            <w:pPr>
              <w:jc w:val="center"/>
            </w:pPr>
            <w:r w:rsidRPr="0062702B">
              <w:t xml:space="preserve">Обобщить работу класса  </w:t>
            </w:r>
          </w:p>
        </w:tc>
        <w:tc>
          <w:tcPr>
            <w:tcW w:w="1276" w:type="dxa"/>
          </w:tcPr>
          <w:p w:rsidR="007245CD" w:rsidRPr="0062702B" w:rsidRDefault="007245CD" w:rsidP="00876B18">
            <w:r w:rsidRPr="0062702B">
              <w:t>Посетить выставку в городе, и других местах отдыха.</w:t>
            </w:r>
          </w:p>
        </w:tc>
        <w:tc>
          <w:tcPr>
            <w:tcW w:w="992" w:type="dxa"/>
            <w:gridSpan w:val="2"/>
          </w:tcPr>
          <w:p w:rsidR="007245CD" w:rsidRDefault="007245CD" w:rsidP="009711CB">
            <w:pPr>
              <w:jc w:val="center"/>
            </w:pPr>
            <w:r>
              <w:t>34 н</w:t>
            </w:r>
          </w:p>
        </w:tc>
        <w:tc>
          <w:tcPr>
            <w:tcW w:w="709" w:type="dxa"/>
          </w:tcPr>
          <w:p w:rsidR="007245CD" w:rsidRPr="0062702B" w:rsidRDefault="007245CD" w:rsidP="009711CB">
            <w:pPr>
              <w:jc w:val="center"/>
            </w:pPr>
          </w:p>
        </w:tc>
      </w:tr>
      <w:tr w:rsidR="007245CD" w:rsidRPr="0062702B" w:rsidTr="00BF7D09">
        <w:trPr>
          <w:gridAfter w:val="9"/>
          <w:wAfter w:w="7650" w:type="dxa"/>
        </w:trPr>
        <w:tc>
          <w:tcPr>
            <w:tcW w:w="561" w:type="dxa"/>
            <w:vAlign w:val="center"/>
          </w:tcPr>
          <w:p w:rsidR="007245CD" w:rsidRPr="0062702B" w:rsidRDefault="007245CD" w:rsidP="009711CB">
            <w:pPr>
              <w:spacing w:before="100" w:beforeAutospacing="1" w:after="100" w:afterAutospacing="1"/>
            </w:pPr>
          </w:p>
        </w:tc>
        <w:tc>
          <w:tcPr>
            <w:tcW w:w="1424" w:type="dxa"/>
            <w:gridSpan w:val="2"/>
            <w:vAlign w:val="center"/>
          </w:tcPr>
          <w:p w:rsidR="007245CD" w:rsidRPr="007245CD" w:rsidRDefault="007245CD" w:rsidP="00876B18">
            <w:pPr>
              <w:spacing w:before="100" w:beforeAutospacing="1" w:after="100" w:afterAutospacing="1"/>
              <w:rPr>
                <w:b/>
              </w:rPr>
            </w:pPr>
            <w:r w:rsidRPr="007245CD">
              <w:rPr>
                <w:b/>
              </w:rPr>
              <w:t>ВСЕГО</w:t>
            </w:r>
          </w:p>
        </w:tc>
        <w:tc>
          <w:tcPr>
            <w:tcW w:w="1134" w:type="dxa"/>
          </w:tcPr>
          <w:p w:rsidR="007245CD" w:rsidRPr="007245CD" w:rsidRDefault="007245CD" w:rsidP="00876B18">
            <w:pPr>
              <w:rPr>
                <w:b/>
              </w:rPr>
            </w:pPr>
            <w:r w:rsidRPr="007245CD">
              <w:rPr>
                <w:b/>
              </w:rPr>
              <w:t>34</w:t>
            </w:r>
          </w:p>
        </w:tc>
        <w:tc>
          <w:tcPr>
            <w:tcW w:w="1843" w:type="dxa"/>
          </w:tcPr>
          <w:p w:rsidR="007245CD" w:rsidRPr="0062702B" w:rsidRDefault="007245CD" w:rsidP="00876B18"/>
        </w:tc>
        <w:tc>
          <w:tcPr>
            <w:tcW w:w="1559" w:type="dxa"/>
          </w:tcPr>
          <w:p w:rsidR="007245CD" w:rsidRPr="0062702B" w:rsidRDefault="007245CD" w:rsidP="00876B18"/>
        </w:tc>
        <w:tc>
          <w:tcPr>
            <w:tcW w:w="2376" w:type="dxa"/>
          </w:tcPr>
          <w:p w:rsidR="007245CD" w:rsidRPr="0062702B" w:rsidRDefault="007245CD" w:rsidP="00876B18"/>
        </w:tc>
        <w:tc>
          <w:tcPr>
            <w:tcW w:w="2693" w:type="dxa"/>
          </w:tcPr>
          <w:p w:rsidR="007245CD" w:rsidRPr="0062702B" w:rsidRDefault="007245CD" w:rsidP="00876B18">
            <w:pPr>
              <w:spacing w:before="100" w:beforeAutospacing="1" w:after="100" w:afterAutospacing="1"/>
            </w:pPr>
          </w:p>
        </w:tc>
        <w:tc>
          <w:tcPr>
            <w:tcW w:w="1701" w:type="dxa"/>
          </w:tcPr>
          <w:p w:rsidR="007245CD" w:rsidRPr="0062702B" w:rsidRDefault="007245CD" w:rsidP="00876B18">
            <w:pPr>
              <w:jc w:val="center"/>
            </w:pPr>
          </w:p>
        </w:tc>
        <w:tc>
          <w:tcPr>
            <w:tcW w:w="1276" w:type="dxa"/>
          </w:tcPr>
          <w:p w:rsidR="007245CD" w:rsidRPr="0062702B" w:rsidRDefault="007245CD" w:rsidP="00876B18"/>
        </w:tc>
        <w:tc>
          <w:tcPr>
            <w:tcW w:w="992" w:type="dxa"/>
            <w:gridSpan w:val="2"/>
          </w:tcPr>
          <w:p w:rsidR="007245CD" w:rsidRDefault="007245CD" w:rsidP="009711CB">
            <w:pPr>
              <w:jc w:val="center"/>
            </w:pPr>
          </w:p>
        </w:tc>
        <w:tc>
          <w:tcPr>
            <w:tcW w:w="709" w:type="dxa"/>
          </w:tcPr>
          <w:p w:rsidR="007245CD" w:rsidRPr="0062702B" w:rsidRDefault="007245CD" w:rsidP="009711CB">
            <w:pPr>
              <w:jc w:val="center"/>
            </w:pPr>
          </w:p>
        </w:tc>
      </w:tr>
    </w:tbl>
    <w:p w:rsidR="009711CB" w:rsidRPr="0062702B" w:rsidRDefault="009711CB" w:rsidP="009711CB"/>
    <w:p w:rsidR="00F37B9F" w:rsidRPr="0062702B" w:rsidRDefault="00F37B9F" w:rsidP="00F37B9F">
      <w:pPr>
        <w:jc w:val="center"/>
        <w:rPr>
          <w:b/>
        </w:rPr>
      </w:pPr>
      <w:r w:rsidRPr="0062702B">
        <w:rPr>
          <w:b/>
        </w:rPr>
        <w:t xml:space="preserve">Календарно-тематическое планирование  6 класс (ФГОС) </w:t>
      </w:r>
      <w:proofErr w:type="gramStart"/>
      <w:r w:rsidRPr="0062702B">
        <w:rPr>
          <w:b/>
        </w:rPr>
        <w:t>ИЗО</w:t>
      </w:r>
      <w:proofErr w:type="gramEnd"/>
    </w:p>
    <w:tbl>
      <w:tblPr>
        <w:tblW w:w="31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7"/>
        <w:gridCol w:w="1282"/>
        <w:gridCol w:w="142"/>
        <w:gridCol w:w="958"/>
        <w:gridCol w:w="176"/>
        <w:gridCol w:w="1667"/>
        <w:gridCol w:w="284"/>
        <w:gridCol w:w="1383"/>
        <w:gridCol w:w="176"/>
        <w:gridCol w:w="4077"/>
        <w:gridCol w:w="1843"/>
        <w:gridCol w:w="1417"/>
        <w:gridCol w:w="142"/>
        <w:gridCol w:w="1134"/>
        <w:gridCol w:w="142"/>
        <w:gridCol w:w="425"/>
        <w:gridCol w:w="142"/>
        <w:gridCol w:w="33"/>
        <w:gridCol w:w="392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1700"/>
        <w:gridCol w:w="1700"/>
        <w:gridCol w:w="1700"/>
        <w:gridCol w:w="1700"/>
      </w:tblGrid>
      <w:tr w:rsidR="00F37B9F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Merge w:val="restart"/>
          </w:tcPr>
          <w:p w:rsidR="00F37B9F" w:rsidRPr="0062702B" w:rsidRDefault="00F37B9F" w:rsidP="00E60A40">
            <w:pPr>
              <w:jc w:val="center"/>
            </w:pPr>
            <w:r w:rsidRPr="0062702B">
              <w:t>№ ур-ка</w:t>
            </w:r>
          </w:p>
        </w:tc>
        <w:tc>
          <w:tcPr>
            <w:tcW w:w="1282" w:type="dxa"/>
            <w:vMerge w:val="restart"/>
          </w:tcPr>
          <w:p w:rsidR="00F37B9F" w:rsidRPr="0062702B" w:rsidRDefault="00F37B9F" w:rsidP="00E60A40">
            <w:pPr>
              <w:jc w:val="center"/>
            </w:pPr>
            <w:r w:rsidRPr="0062702B">
              <w:t>Тема урока</w:t>
            </w:r>
          </w:p>
        </w:tc>
        <w:tc>
          <w:tcPr>
            <w:tcW w:w="1276" w:type="dxa"/>
            <w:gridSpan w:val="3"/>
            <w:vMerge w:val="restart"/>
          </w:tcPr>
          <w:p w:rsidR="00F37B9F" w:rsidRPr="0062702B" w:rsidRDefault="00F37B9F" w:rsidP="00E60A40">
            <w:pPr>
              <w:jc w:val="center"/>
            </w:pPr>
            <w:r w:rsidRPr="0062702B">
              <w:t>Тип урока</w:t>
            </w:r>
          </w:p>
        </w:tc>
        <w:tc>
          <w:tcPr>
            <w:tcW w:w="7587" w:type="dxa"/>
            <w:gridSpan w:val="5"/>
          </w:tcPr>
          <w:p w:rsidR="00F37B9F" w:rsidRPr="0062702B" w:rsidRDefault="00F37B9F" w:rsidP="00E60A40">
            <w:pPr>
              <w:jc w:val="center"/>
            </w:pPr>
            <w:r w:rsidRPr="0062702B">
              <w:t>Планируемые результаты</w:t>
            </w:r>
          </w:p>
        </w:tc>
        <w:tc>
          <w:tcPr>
            <w:tcW w:w="1843" w:type="dxa"/>
            <w:vMerge w:val="restart"/>
          </w:tcPr>
          <w:p w:rsidR="00F37B9F" w:rsidRPr="0062702B" w:rsidRDefault="00F37B9F" w:rsidP="00E60A40">
            <w:pPr>
              <w:jc w:val="center"/>
            </w:pPr>
            <w:r w:rsidRPr="0062702B">
              <w:t>Виды деятельности ученика</w:t>
            </w:r>
          </w:p>
        </w:tc>
        <w:tc>
          <w:tcPr>
            <w:tcW w:w="1417" w:type="dxa"/>
            <w:vMerge w:val="restart"/>
          </w:tcPr>
          <w:p w:rsidR="00F37B9F" w:rsidRPr="0062702B" w:rsidRDefault="00F37B9F" w:rsidP="00E60A40">
            <w:pPr>
              <w:jc w:val="center"/>
            </w:pPr>
            <w:r w:rsidRPr="0062702B">
              <w:t>Вид контроля</w:t>
            </w:r>
          </w:p>
        </w:tc>
        <w:tc>
          <w:tcPr>
            <w:tcW w:w="1276" w:type="dxa"/>
            <w:gridSpan w:val="2"/>
            <w:vMerge w:val="restart"/>
          </w:tcPr>
          <w:p w:rsidR="00F37B9F" w:rsidRPr="0062702B" w:rsidRDefault="00F37B9F" w:rsidP="00E60A40">
            <w:pPr>
              <w:jc w:val="center"/>
            </w:pPr>
            <w:r w:rsidRPr="0062702B">
              <w:t>д/з</w:t>
            </w:r>
          </w:p>
        </w:tc>
        <w:tc>
          <w:tcPr>
            <w:tcW w:w="1134" w:type="dxa"/>
            <w:gridSpan w:val="5"/>
          </w:tcPr>
          <w:p w:rsidR="00F37B9F" w:rsidRPr="0062702B" w:rsidRDefault="00F37B9F" w:rsidP="00E60A40">
            <w:pPr>
              <w:jc w:val="center"/>
            </w:pPr>
            <w:r w:rsidRPr="0062702B">
              <w:t>Дата</w:t>
            </w:r>
          </w:p>
        </w:tc>
      </w:tr>
      <w:tr w:rsidR="00F37B9F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Merge/>
          </w:tcPr>
          <w:p w:rsidR="00F37B9F" w:rsidRPr="0062702B" w:rsidRDefault="00F37B9F" w:rsidP="00E60A40">
            <w:pPr>
              <w:jc w:val="center"/>
            </w:pPr>
          </w:p>
        </w:tc>
        <w:tc>
          <w:tcPr>
            <w:tcW w:w="1282" w:type="dxa"/>
            <w:vMerge/>
          </w:tcPr>
          <w:p w:rsidR="00F37B9F" w:rsidRPr="0062702B" w:rsidRDefault="00F37B9F" w:rsidP="00E60A40">
            <w:pPr>
              <w:jc w:val="center"/>
            </w:pPr>
          </w:p>
        </w:tc>
        <w:tc>
          <w:tcPr>
            <w:tcW w:w="1276" w:type="dxa"/>
            <w:gridSpan w:val="3"/>
            <w:vMerge/>
          </w:tcPr>
          <w:p w:rsidR="00F37B9F" w:rsidRPr="0062702B" w:rsidRDefault="00F37B9F" w:rsidP="00E60A40">
            <w:pPr>
              <w:jc w:val="center"/>
            </w:pPr>
          </w:p>
        </w:tc>
        <w:tc>
          <w:tcPr>
            <w:tcW w:w="1667" w:type="dxa"/>
          </w:tcPr>
          <w:p w:rsidR="00F37B9F" w:rsidRPr="0062702B" w:rsidRDefault="00F37B9F" w:rsidP="00E60A40">
            <w:pPr>
              <w:jc w:val="center"/>
            </w:pPr>
            <w:r w:rsidRPr="0062702B">
              <w:t xml:space="preserve">Предметные </w:t>
            </w:r>
          </w:p>
        </w:tc>
        <w:tc>
          <w:tcPr>
            <w:tcW w:w="1667" w:type="dxa"/>
            <w:gridSpan w:val="2"/>
          </w:tcPr>
          <w:p w:rsidR="00F37B9F" w:rsidRPr="0062702B" w:rsidRDefault="00F37B9F" w:rsidP="00E60A40">
            <w:pPr>
              <w:jc w:val="center"/>
            </w:pPr>
            <w:r w:rsidRPr="0062702B">
              <w:t xml:space="preserve">Метапредметные </w:t>
            </w:r>
          </w:p>
        </w:tc>
        <w:tc>
          <w:tcPr>
            <w:tcW w:w="4253" w:type="dxa"/>
            <w:gridSpan w:val="2"/>
          </w:tcPr>
          <w:p w:rsidR="00F37B9F" w:rsidRPr="0062702B" w:rsidRDefault="00F37B9F" w:rsidP="00E60A40">
            <w:pPr>
              <w:jc w:val="center"/>
            </w:pPr>
            <w:r w:rsidRPr="0062702B">
              <w:t xml:space="preserve">Личностные </w:t>
            </w:r>
          </w:p>
        </w:tc>
        <w:tc>
          <w:tcPr>
            <w:tcW w:w="1843" w:type="dxa"/>
            <w:vMerge/>
          </w:tcPr>
          <w:p w:rsidR="00F37B9F" w:rsidRPr="0062702B" w:rsidRDefault="00F37B9F" w:rsidP="00E60A40">
            <w:pPr>
              <w:jc w:val="center"/>
            </w:pPr>
          </w:p>
        </w:tc>
        <w:tc>
          <w:tcPr>
            <w:tcW w:w="1417" w:type="dxa"/>
            <w:vMerge/>
          </w:tcPr>
          <w:p w:rsidR="00F37B9F" w:rsidRPr="0062702B" w:rsidRDefault="00F37B9F" w:rsidP="00E60A40">
            <w:pPr>
              <w:jc w:val="center"/>
            </w:pPr>
          </w:p>
        </w:tc>
        <w:tc>
          <w:tcPr>
            <w:tcW w:w="1276" w:type="dxa"/>
            <w:gridSpan w:val="2"/>
            <w:vMerge/>
          </w:tcPr>
          <w:p w:rsidR="00F37B9F" w:rsidRPr="0062702B" w:rsidRDefault="00F37B9F" w:rsidP="00E60A40">
            <w:pPr>
              <w:jc w:val="center"/>
            </w:pPr>
          </w:p>
        </w:tc>
        <w:tc>
          <w:tcPr>
            <w:tcW w:w="567" w:type="dxa"/>
            <w:gridSpan w:val="2"/>
          </w:tcPr>
          <w:p w:rsidR="00F37B9F" w:rsidRPr="0062702B" w:rsidRDefault="00F37B9F" w:rsidP="00E60A40">
            <w:pPr>
              <w:jc w:val="center"/>
            </w:pPr>
            <w:r w:rsidRPr="0062702B">
              <w:t xml:space="preserve">План </w:t>
            </w:r>
          </w:p>
        </w:tc>
        <w:tc>
          <w:tcPr>
            <w:tcW w:w="567" w:type="dxa"/>
            <w:gridSpan w:val="3"/>
          </w:tcPr>
          <w:p w:rsidR="00F37B9F" w:rsidRPr="0062702B" w:rsidRDefault="00F37B9F" w:rsidP="00E60A40">
            <w:pPr>
              <w:jc w:val="center"/>
            </w:pPr>
            <w:r w:rsidRPr="0062702B">
              <w:t xml:space="preserve">Факт </w:t>
            </w:r>
          </w:p>
        </w:tc>
      </w:tr>
      <w:tr w:rsidR="00F37B9F" w:rsidRPr="0062702B" w:rsidTr="007245CD">
        <w:trPr>
          <w:gridAfter w:val="14"/>
          <w:wAfter w:w="15300" w:type="dxa"/>
        </w:trPr>
        <w:tc>
          <w:tcPr>
            <w:tcW w:w="16376" w:type="dxa"/>
            <w:gridSpan w:val="20"/>
          </w:tcPr>
          <w:p w:rsidR="00F37B9F" w:rsidRPr="0062702B" w:rsidRDefault="00F37B9F" w:rsidP="004B732A">
            <w:pPr>
              <w:jc w:val="center"/>
            </w:pPr>
            <w:r w:rsidRPr="0062702B">
              <w:t xml:space="preserve">1 четверть  </w:t>
            </w:r>
            <w:r w:rsidR="004B732A" w:rsidRPr="0062702B">
              <w:rPr>
                <w:b/>
                <w:bCs/>
              </w:rPr>
              <w:t>ИЗОБРАЖЕНИЕ ФИГУРЫ ЧЕЛОВЕКА И ОБРАЗ ЧЕЛОВЕКА</w:t>
            </w:r>
            <w:r w:rsidR="008947AE" w:rsidRPr="0062702B">
              <w:rPr>
                <w:b/>
              </w:rPr>
              <w:t xml:space="preserve">  </w:t>
            </w:r>
            <w:r w:rsidRPr="0062702B">
              <w:t>- 9 уроков</w:t>
            </w: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t xml:space="preserve"> </w:t>
            </w:r>
            <w:r w:rsidRPr="0062702B">
              <w:rPr>
                <w:b/>
              </w:rPr>
              <w:t>1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4B732A">
            <w:pPr>
              <w:spacing w:before="100" w:beforeAutospacing="1" w:after="100" w:afterAutospacing="1"/>
            </w:pPr>
            <w:r w:rsidRPr="0062702B">
              <w:t xml:space="preserve">Изображение фигуры человека в истории </w:t>
            </w:r>
            <w:proofErr w:type="gramStart"/>
            <w:r w:rsidRPr="0062702B">
              <w:t>искус-ства</w:t>
            </w:r>
            <w:proofErr w:type="gramEnd"/>
            <w:r w:rsidRPr="0062702B">
              <w:t xml:space="preserve"> </w:t>
            </w:r>
          </w:p>
        </w:tc>
        <w:tc>
          <w:tcPr>
            <w:tcW w:w="1276" w:type="dxa"/>
            <w:gridSpan w:val="3"/>
          </w:tcPr>
          <w:p w:rsidR="007245CD" w:rsidRPr="0062702B" w:rsidRDefault="007245CD" w:rsidP="004B732A">
            <w:r w:rsidRPr="0062702B">
              <w:rPr>
                <w:i/>
                <w:iCs/>
              </w:rPr>
              <w:t xml:space="preserve">ознакомление с новым материалом; </w:t>
            </w:r>
            <w:proofErr w:type="gramStart"/>
            <w:r w:rsidRPr="0062702B">
              <w:rPr>
                <w:i/>
                <w:iCs/>
              </w:rPr>
              <w:t>комбинированный</w:t>
            </w:r>
            <w:proofErr w:type="gramEnd"/>
          </w:p>
        </w:tc>
        <w:tc>
          <w:tcPr>
            <w:tcW w:w="1667" w:type="dxa"/>
          </w:tcPr>
          <w:p w:rsidR="007245CD" w:rsidRPr="0062702B" w:rsidRDefault="007245CD" w:rsidP="0097476A">
            <w:pPr>
              <w:pStyle w:val="ParagraphStyle"/>
              <w:spacing w:line="252" w:lineRule="auto"/>
              <w:ind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особен-ности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изобра-жения челове-ческой фигуры в  древнегре-ческой вазо-писи, разнооб-разие художе-ственных ма-териалов для аппликаций.</w:t>
            </w:r>
          </w:p>
          <w:p w:rsidR="007245CD" w:rsidRPr="0062702B" w:rsidRDefault="007245CD" w:rsidP="004B73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62702B">
              <w:rPr>
                <w:rFonts w:ascii="Times New Roman" w:hAnsi="Times New Roman" w:cs="Times New Roman"/>
              </w:rPr>
              <w:t>кла-сссифицировать по характе-рным особен-ностям изоб-ражения че-ловека в и</w:t>
            </w:r>
            <w:proofErr w:type="gramStart"/>
            <w:r w:rsidRPr="0062702B">
              <w:rPr>
                <w:rFonts w:ascii="Times New Roman" w:hAnsi="Times New Roman" w:cs="Times New Roman"/>
              </w:rPr>
              <w:t>с-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кусстве стран Древнего ми-ра; сравнить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объекты по заданным критериям;</w:t>
            </w:r>
          </w:p>
          <w:p w:rsidR="007245CD" w:rsidRPr="0062702B" w:rsidRDefault="007245CD" w:rsidP="00D740F2">
            <w:pPr>
              <w:pStyle w:val="ParagraphStyle"/>
              <w:spacing w:line="252" w:lineRule="auto"/>
            </w:pPr>
            <w:proofErr w:type="gramStart"/>
            <w:r w:rsidRPr="0062702B">
              <w:rPr>
                <w:rFonts w:ascii="Times New Roman" w:hAnsi="Times New Roman" w:cs="Times New Roman"/>
              </w:rPr>
              <w:t>изображать зарисовки человека с характерными особенно-стями, прису-щими разли-чным древ-ним культу-рам; изобра-жать фигуру человека</w:t>
            </w:r>
            <w:proofErr w:type="gramEnd"/>
          </w:p>
        </w:tc>
        <w:tc>
          <w:tcPr>
            <w:tcW w:w="1667" w:type="dxa"/>
            <w:gridSpan w:val="2"/>
          </w:tcPr>
          <w:p w:rsidR="007245CD" w:rsidRPr="0062702B" w:rsidRDefault="007245CD" w:rsidP="004B73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Изображение человека в графике, живописи, скульптуре. Пропорции и строение фигуры человека. Изображение человека в истории разных эпох,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особен-ности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образа человека в европейском, русском искусстве </w:t>
            </w:r>
            <w:r w:rsidRPr="0062702B">
              <w:rPr>
                <w:rFonts w:ascii="Times New Roman" w:hAnsi="Times New Roman" w:cs="Times New Roman"/>
              </w:rPr>
              <w:br/>
              <w:t xml:space="preserve">и современном мире. Пропорции, канон, </w:t>
            </w:r>
            <w:r w:rsidRPr="0062702B">
              <w:rPr>
                <w:rFonts w:ascii="Times New Roman" w:hAnsi="Times New Roman" w:cs="Times New Roman"/>
              </w:rPr>
              <w:br/>
              <w:t>модуль.</w:t>
            </w:r>
          </w:p>
          <w:p w:rsidR="007245CD" w:rsidRPr="0062702B" w:rsidRDefault="007245CD" w:rsidP="004B73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i/>
                <w:iCs/>
              </w:rPr>
              <w:t>Мультимедийная презентация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97476A">
            <w:pPr>
              <w:pStyle w:val="ParagraphStyle"/>
              <w:spacing w:line="252" w:lineRule="auto"/>
              <w:ind w:right="-108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испытывают желание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ос-ваивать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новые виды деятельности, уча-ствовать в творческом, созидательном процессе; осознают себя как индивиду-альность и одновременно как члена об-щества; формулируют свои интересы (что значит понимать искусство и по-чему этому надо учиться?).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Регуляти-вные:</w:t>
            </w:r>
            <w:r w:rsidRPr="0062702B">
              <w:rPr>
                <w:rFonts w:ascii="Times New Roman" w:hAnsi="Times New Roman" w:cs="Times New Roman"/>
              </w:rPr>
              <w:t xml:space="preserve"> способны актуализировать и вос-станавливать известные знания и усво-енные навыки (различное назначение видов искусства в жизни людей, соот-ветственно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различные художественные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средства и возможности), принимать и сохранять учебную задачу; планировать (в сотрудничестве с учителем и однок-лассниками или самостоятельно)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необ-ходимые действия, действовать по пла-ну.</w:t>
            </w:r>
            <w:r w:rsidRPr="0062702B">
              <w:rPr>
                <w:b/>
                <w:bCs/>
                <w:i/>
                <w:iCs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понимают инфор </w:t>
            </w:r>
            <w:proofErr w:type="gramStart"/>
            <w:r w:rsidRPr="0062702B">
              <w:rPr>
                <w:rFonts w:ascii="Times New Roman" w:hAnsi="Times New Roman" w:cs="Times New Roman"/>
              </w:rPr>
              <w:t>-м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ацию, представленную в изобразите-льной, схематичной форме (образ чело-века – выражение особенностей духов-ной культуры эпохи), интегрируют ин-формацию в имеющийся запас знаний, преобразуют, структурируют, воспро-изводят и применяют с учетом решае-мых задач; ставят и формулируют проб-лему урока (нравственные и смысловые ценности человека через характерные особенности искусства стран Древнего мира).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способны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стро-ить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понятные для собеседника вы-сказывания, умеют получать с помощь-ю вопросов необходимые сведения от партнера по деятельности с учетом конкретных учебно-познавательных задач</w:t>
            </w:r>
          </w:p>
        </w:tc>
        <w:tc>
          <w:tcPr>
            <w:tcW w:w="1843" w:type="dxa"/>
          </w:tcPr>
          <w:p w:rsidR="007245CD" w:rsidRPr="0062702B" w:rsidRDefault="007245CD" w:rsidP="00C33016">
            <w:r w:rsidRPr="0062702B">
              <w:t>Изображение на плоскости (с натуры, по памяти и по представлению); изучение художественного наследия; обсуждение работ товарищей, результатов индивидуальной работы на уроке</w:t>
            </w:r>
          </w:p>
        </w:tc>
        <w:tc>
          <w:tcPr>
            <w:tcW w:w="1417" w:type="dxa"/>
          </w:tcPr>
          <w:p w:rsidR="007245CD" w:rsidRPr="0062702B" w:rsidRDefault="007245CD" w:rsidP="004B73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Мини-</w:t>
            </w:r>
          </w:p>
          <w:p w:rsidR="007245CD" w:rsidRPr="0062702B" w:rsidRDefault="007245CD" w:rsidP="00526141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размышления, уровень знания по предмету, личные наблюдения учителя, ответы на вопросы, качество выполненного рисунка 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C33016">
            <w:r w:rsidRPr="0062702B">
              <w:t>Закончить изображение фигуры человека</w:t>
            </w:r>
          </w:p>
        </w:tc>
        <w:tc>
          <w:tcPr>
            <w:tcW w:w="567" w:type="dxa"/>
            <w:gridSpan w:val="2"/>
          </w:tcPr>
          <w:p w:rsidR="007245CD" w:rsidRPr="00840809" w:rsidRDefault="007245CD" w:rsidP="00876B18">
            <w:pPr>
              <w:jc w:val="center"/>
            </w:pPr>
            <w:r>
              <w:t>1 нед</w:t>
            </w:r>
          </w:p>
        </w:tc>
        <w:tc>
          <w:tcPr>
            <w:tcW w:w="567" w:type="dxa"/>
            <w:gridSpan w:val="3"/>
          </w:tcPr>
          <w:p w:rsidR="007245CD" w:rsidRPr="0062702B" w:rsidRDefault="007245CD" w:rsidP="00E60A40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E043FE">
            <w:pPr>
              <w:spacing w:before="100" w:beforeAutospacing="1" w:after="100" w:afterAutospacing="1"/>
            </w:pPr>
            <w:r w:rsidRPr="0062702B">
              <w:t xml:space="preserve">Пропорции и строение фигуры </w:t>
            </w:r>
            <w:r w:rsidRPr="0062702B">
              <w:br/>
              <w:t xml:space="preserve">человека </w:t>
            </w:r>
          </w:p>
        </w:tc>
        <w:tc>
          <w:tcPr>
            <w:tcW w:w="1276" w:type="dxa"/>
            <w:gridSpan w:val="3"/>
          </w:tcPr>
          <w:p w:rsidR="007245CD" w:rsidRPr="0062702B" w:rsidRDefault="007245CD" w:rsidP="00E60A40">
            <w:proofErr w:type="gramStart"/>
            <w:r w:rsidRPr="0062702B">
              <w:rPr>
                <w:i/>
                <w:iCs/>
              </w:rPr>
              <w:t>поста-новка</w:t>
            </w:r>
            <w:proofErr w:type="gramEnd"/>
            <w:r w:rsidRPr="0062702B">
              <w:rPr>
                <w:i/>
                <w:iCs/>
              </w:rPr>
              <w:t xml:space="preserve"> и решение учебной </w:t>
            </w:r>
            <w:r w:rsidRPr="0062702B">
              <w:rPr>
                <w:i/>
                <w:iCs/>
              </w:rPr>
              <w:br/>
              <w:t>задачи</w:t>
            </w:r>
          </w:p>
        </w:tc>
        <w:tc>
          <w:tcPr>
            <w:tcW w:w="1667" w:type="dxa"/>
          </w:tcPr>
          <w:p w:rsidR="007245CD" w:rsidRPr="0062702B" w:rsidRDefault="007245CD" w:rsidP="007C669C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>про-порции стро-ения фигуры человека в разные исто-рические пе-риоды; «золо-тое сечение» Леонардо да Винчи</w:t>
            </w:r>
            <w:proofErr w:type="gramStart"/>
            <w:r w:rsidRPr="0062702B">
              <w:rPr>
                <w:rFonts w:ascii="Times New Roman" w:hAnsi="Times New Roman" w:cs="Times New Roman"/>
              </w:rPr>
              <w:t>.</w:t>
            </w:r>
            <w:r w:rsidRPr="0062702B">
              <w:rPr>
                <w:rFonts w:ascii="Times New Roman" w:hAnsi="Times New Roman" w:cs="Times New Roman"/>
                <w:b/>
                <w:bCs/>
              </w:rPr>
              <w:t>У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</w:rPr>
              <w:t>меть:</w:t>
            </w:r>
            <w:r w:rsidRPr="0062702B">
              <w:rPr>
                <w:rFonts w:ascii="Times New Roman" w:hAnsi="Times New Roman" w:cs="Times New Roman"/>
              </w:rPr>
              <w:t xml:space="preserve"> классифици-ровать по за-данным осно-ваниям (дви-жение игуры человека), самостоятельно сравнивать объекты, их индивидуальную изменчи-вость; разли-чать услов-ность и об-разность схем конструкции тела челове-ка; изобра-жать челове-ка по схеме графическими материала-ми</w:t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EB4F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Конструкция и основные пропорции человеческого тела.</w:t>
            </w:r>
          </w:p>
          <w:p w:rsidR="007245CD" w:rsidRPr="0062702B" w:rsidRDefault="007245CD" w:rsidP="004C23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Особенности изображения </w:t>
            </w:r>
            <w:r w:rsidRPr="0062702B">
              <w:rPr>
                <w:rFonts w:ascii="Times New Roman" w:hAnsi="Times New Roman" w:cs="Times New Roman"/>
              </w:rPr>
              <w:br/>
              <w:t xml:space="preserve">человека </w:t>
            </w:r>
            <w:proofErr w:type="gramStart"/>
            <w:r w:rsidRPr="0062702B">
              <w:rPr>
                <w:rFonts w:ascii="Times New Roman" w:hAnsi="Times New Roman" w:cs="Times New Roman"/>
              </w:rPr>
              <w:t>худож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никами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Древнего Египта. Художники Древней Греции. Древнегреческая краснофигурная и чернофигурная вазопись. Творчество Леонардо да Винчи. Силуэт, канон, идеал.</w:t>
            </w:r>
          </w:p>
          <w:p w:rsidR="007245CD" w:rsidRPr="0062702B" w:rsidRDefault="007245CD" w:rsidP="004C23CB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D25590">
            <w:pPr>
              <w:pStyle w:val="ParagraphStyle"/>
              <w:ind w:right="-108"/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заинтересо-ванность не только в личном успехе, но и в решении проблемных заданий всей группой; выражают положительное от-ношение к процессу познания; адекват-но понимают причины успешности  / неуспешности учебной деятельности; осознают свои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интересы (добиваться поставленной цели), осваивают новые социальные роли (критически осмыс-ливать), понимают значение знаний для человека.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учитывают выделенные учителем ориентиры </w:t>
            </w:r>
            <w:proofErr w:type="gramStart"/>
            <w:r w:rsidRPr="0062702B">
              <w:rPr>
                <w:rFonts w:ascii="Times New Roman" w:hAnsi="Times New Roman" w:cs="Times New Roman"/>
              </w:rPr>
              <w:t>дей-ствия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 новом учебном материале в со-трудничестве с ним.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ставят и формулируют проблему уро-ка: выдвигают версии (об увиденном), работают по плану, сверяясь с целью (передают в плоскостном рисунке про-стые движения фигуры человека); пла-нируют деятельность в учебной ситуа-ции (выполнение коллективной схемы движения людей); самостоятельно соз-дают алгоритм деятельности при реше-нии проблемы; определяют цель (образ человека – выражение особенностей духовной культуры эпохи).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Коммуни-кативные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во взаимодействии для решения коммуни-кативных и познавательных задач (из-лагают свое мнение в диалоге, коррек-тируют его; задают вопросы, формули-руют свои затруднения; предлагают помощь)</w:t>
            </w:r>
          </w:p>
        </w:tc>
        <w:tc>
          <w:tcPr>
            <w:tcW w:w="1843" w:type="dxa"/>
          </w:tcPr>
          <w:p w:rsidR="007245CD" w:rsidRPr="0062702B" w:rsidRDefault="007245CD" w:rsidP="004C23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Изображение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>(по памяти и по представлению); подбор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иллюстративного материала к изучаемым темам; изучение</w:t>
            </w:r>
            <w:r w:rsidRPr="0062702B">
              <w:rPr>
                <w:rFonts w:ascii="Times New Roman" w:hAnsi="Times New Roman" w:cs="Times New Roman"/>
              </w:rPr>
              <w:br/>
              <w:t>художественного наследия; обсуждение</w:t>
            </w:r>
          </w:p>
          <w:p w:rsidR="007245CD" w:rsidRPr="0062702B" w:rsidRDefault="007245CD" w:rsidP="004C23CB">
            <w:pPr>
              <w:spacing w:before="100" w:beforeAutospacing="1" w:after="100" w:afterAutospacing="1"/>
            </w:pPr>
            <w:r w:rsidRPr="0062702B">
              <w:t xml:space="preserve">работ товарищей, результатов индивидуальной </w:t>
            </w:r>
            <w:r w:rsidRPr="0062702B">
              <w:br/>
              <w:t>работы</w:t>
            </w:r>
          </w:p>
        </w:tc>
        <w:tc>
          <w:tcPr>
            <w:tcW w:w="1417" w:type="dxa"/>
          </w:tcPr>
          <w:p w:rsidR="007245CD" w:rsidRPr="0062702B" w:rsidRDefault="007245CD" w:rsidP="00EB4F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Мини-</w:t>
            </w:r>
          </w:p>
          <w:p w:rsidR="007245CD" w:rsidRPr="0062702B" w:rsidRDefault="007245CD" w:rsidP="00EB4F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размыш-ления, уровень знания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по</w:t>
            </w:r>
            <w:proofErr w:type="gramEnd"/>
            <w:r w:rsidRPr="0062702B">
              <w:rPr>
                <w:rFonts w:ascii="Times New Roman" w:hAnsi="Times New Roman" w:cs="Times New Roman"/>
              </w:rPr>
              <w:t> пред-</w:t>
            </w:r>
          </w:p>
          <w:p w:rsidR="007245CD" w:rsidRPr="0062702B" w:rsidRDefault="007245CD" w:rsidP="00EF7963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>мету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личные наблюдения учителя,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ответы на вопросы, качество выполненного творческого рисунка</w:t>
            </w:r>
            <w:r w:rsidRPr="0062702B">
              <w:t xml:space="preserve"> Устный опрос</w:t>
            </w:r>
          </w:p>
          <w:p w:rsidR="007245CD" w:rsidRPr="0062702B" w:rsidRDefault="007245CD" w:rsidP="007E6E3A">
            <w:pPr>
              <w:jc w:val="center"/>
            </w:pPr>
          </w:p>
        </w:tc>
        <w:tc>
          <w:tcPr>
            <w:tcW w:w="1276" w:type="dxa"/>
            <w:gridSpan w:val="2"/>
          </w:tcPr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Закончить рисунок</w:t>
            </w:r>
          </w:p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человека по схеме.</w:t>
            </w:r>
          </w:p>
          <w:p w:rsidR="007245CD" w:rsidRPr="0062702B" w:rsidRDefault="007245CD" w:rsidP="00EF7963">
            <w:pPr>
              <w:jc w:val="center"/>
            </w:pPr>
          </w:p>
        </w:tc>
        <w:tc>
          <w:tcPr>
            <w:tcW w:w="567" w:type="dxa"/>
            <w:gridSpan w:val="2"/>
          </w:tcPr>
          <w:p w:rsidR="007245CD" w:rsidRPr="00840809" w:rsidRDefault="007245CD" w:rsidP="00876B18">
            <w:pPr>
              <w:jc w:val="center"/>
            </w:pPr>
            <w:r>
              <w:t>2 н</w:t>
            </w:r>
          </w:p>
        </w:tc>
        <w:tc>
          <w:tcPr>
            <w:tcW w:w="567" w:type="dxa"/>
            <w:gridSpan w:val="3"/>
          </w:tcPr>
          <w:p w:rsidR="007245CD" w:rsidRPr="0062702B" w:rsidRDefault="007245CD" w:rsidP="00E60A40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8631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Пропорции и строение фигуры </w:t>
            </w:r>
          </w:p>
          <w:p w:rsidR="007245CD" w:rsidRPr="0062702B" w:rsidRDefault="007245CD" w:rsidP="008631A8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человека </w:t>
            </w:r>
          </w:p>
        </w:tc>
        <w:tc>
          <w:tcPr>
            <w:tcW w:w="1276" w:type="dxa"/>
            <w:gridSpan w:val="3"/>
          </w:tcPr>
          <w:p w:rsidR="007245CD" w:rsidRPr="0062702B" w:rsidRDefault="007245CD" w:rsidP="008631A8">
            <w:proofErr w:type="gramStart"/>
            <w:r w:rsidRPr="0062702B">
              <w:rPr>
                <w:i/>
                <w:iCs/>
              </w:rPr>
              <w:t>(поста-новка и решение учебной задачи</w:t>
            </w:r>
            <w:proofErr w:type="gramEnd"/>
          </w:p>
        </w:tc>
        <w:tc>
          <w:tcPr>
            <w:tcW w:w="1667" w:type="dxa"/>
          </w:tcPr>
          <w:p w:rsidR="007245CD" w:rsidRPr="0062702B" w:rsidRDefault="007245CD" w:rsidP="00D25590">
            <w:pPr>
              <w:pStyle w:val="ParagraphStyle"/>
              <w:spacing w:line="252" w:lineRule="auto"/>
              <w:ind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пропо-рции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строения фигуры челове</w:t>
            </w:r>
          </w:p>
          <w:p w:rsidR="007245CD" w:rsidRPr="0062702B" w:rsidRDefault="007245CD" w:rsidP="008631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ка в разные исторические периоды; «</w:t>
            </w:r>
            <w:proofErr w:type="gramStart"/>
            <w:r w:rsidRPr="0062702B">
              <w:rPr>
                <w:rFonts w:ascii="Times New Roman" w:hAnsi="Times New Roman" w:cs="Times New Roman"/>
              </w:rPr>
              <w:t>зо-лотое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сечени-е» Леонардо да Винчи.</w:t>
            </w:r>
          </w:p>
          <w:p w:rsidR="007245CD" w:rsidRPr="0062702B" w:rsidRDefault="007245CD" w:rsidP="003F0712">
            <w:r w:rsidRPr="0062702B">
              <w:rPr>
                <w:b/>
                <w:bCs/>
              </w:rPr>
              <w:t>Уметь:</w:t>
            </w:r>
            <w:r w:rsidRPr="0062702B">
              <w:t xml:space="preserve"> классифицировать по заданным основаниям (движение фигуры че-ловека), само-стоятельно сравнивать объекты, их </w:t>
            </w:r>
            <w:proofErr w:type="gramStart"/>
            <w:r w:rsidRPr="0062702B">
              <w:t>индивидуальную</w:t>
            </w:r>
            <w:proofErr w:type="gramEnd"/>
            <w:r w:rsidRPr="0062702B">
              <w:t xml:space="preserve"> измен-чивость; изо-бражать фи-гуру человека </w:t>
            </w:r>
            <w:r w:rsidRPr="0062702B">
              <w:br/>
              <w:t>в движении</w:t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8631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Силуэт, конструкция фигуры человека, пропорции, идеал. Олимпийские игры в Древней Греции. Изображение человека в движении.</w:t>
            </w:r>
          </w:p>
          <w:p w:rsidR="007245CD" w:rsidRPr="0062702B" w:rsidRDefault="007245CD" w:rsidP="008631A8">
            <w:pPr>
              <w:jc w:val="center"/>
            </w:pPr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F532FF">
            <w:pPr>
              <w:pStyle w:val="ParagraphStyle"/>
              <w:spacing w:line="252" w:lineRule="auto"/>
              <w:ind w:right="-108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заинтерес</w:t>
            </w:r>
            <w:proofErr w:type="gramStart"/>
            <w:r w:rsidRPr="0062702B">
              <w:rPr>
                <w:rFonts w:ascii="Times New Roman" w:hAnsi="Times New Roman" w:cs="Times New Roman"/>
              </w:rPr>
              <w:t>о-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ванность не только в личном успехе, </w:t>
            </w:r>
            <w:r w:rsidRPr="0062702B">
              <w:rPr>
                <w:rFonts w:ascii="Times New Roman" w:hAnsi="Times New Roman" w:cs="Times New Roman"/>
              </w:rPr>
              <w:br/>
              <w:t xml:space="preserve">но и в решении проблемных заданий всей группой; выражают положитель-ное отношение к процессу познания.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сохраня-ют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учебную задачу; учитывают выделе-нные учителем ориентиры действия в новом учебном материале в сотрудни-естве с ним.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ставят и формулируют проблему урока: выдви-гают версии (об увиденном), работают по плану, сверяясь с целью (передают в плоскостном рисунке простые движени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-я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фигуры человека); планируют деяте-льность в учебной ситуации (выполне-ние коллективной схемы движения лю-дей); самостоятельно создают алгоритм деятельности при решении проблемы; определяют цель (образ человека – вы-ражение особенностей духовной куль-туры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эпохи).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про-являют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активность во взаимодействии для решения коммуникативных и поз-навательных задач (излагают свое мне-ние в диалоге, корректируют его; зада-ют вопросы, формулируют свои затруд-нения; предлагают помощь)</w:t>
            </w:r>
          </w:p>
        </w:tc>
        <w:tc>
          <w:tcPr>
            <w:tcW w:w="1843" w:type="dxa"/>
          </w:tcPr>
          <w:p w:rsidR="007245CD" w:rsidRPr="0062702B" w:rsidRDefault="007245CD" w:rsidP="008631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(с натуры, </w:t>
            </w:r>
          </w:p>
          <w:p w:rsidR="007245CD" w:rsidRPr="0062702B" w:rsidRDefault="007245CD" w:rsidP="008631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по памяти </w:t>
            </w:r>
          </w:p>
          <w:p w:rsidR="007245CD" w:rsidRPr="0062702B" w:rsidRDefault="007245CD" w:rsidP="008631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 по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пред-ставлению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); изучение </w:t>
            </w:r>
          </w:p>
          <w:p w:rsidR="007245CD" w:rsidRPr="0062702B" w:rsidRDefault="007245CD" w:rsidP="008631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художественного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наследия; обсуждение работ </w:t>
            </w:r>
          </w:p>
          <w:p w:rsidR="007245CD" w:rsidRPr="0062702B" w:rsidRDefault="007245CD" w:rsidP="008631A8">
            <w:r w:rsidRPr="0062702B">
              <w:t xml:space="preserve">товарищей, результатов индивидуальной </w:t>
            </w:r>
            <w:r w:rsidRPr="0062702B">
              <w:br/>
              <w:t>работы на уроке</w:t>
            </w:r>
          </w:p>
        </w:tc>
        <w:tc>
          <w:tcPr>
            <w:tcW w:w="1417" w:type="dxa"/>
          </w:tcPr>
          <w:p w:rsidR="007245CD" w:rsidRPr="0062702B" w:rsidRDefault="007245CD" w:rsidP="008631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Мини-</w:t>
            </w:r>
          </w:p>
          <w:p w:rsidR="007245CD" w:rsidRPr="0062702B" w:rsidRDefault="007245CD" w:rsidP="008631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размыш-</w:t>
            </w:r>
          </w:p>
          <w:p w:rsidR="007245CD" w:rsidRPr="0062702B" w:rsidRDefault="007245CD" w:rsidP="008631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ления, уровень знания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по</w:t>
            </w:r>
            <w:proofErr w:type="gramEnd"/>
            <w:r w:rsidRPr="0062702B">
              <w:rPr>
                <w:rFonts w:ascii="Times New Roman" w:hAnsi="Times New Roman" w:cs="Times New Roman"/>
              </w:rPr>
              <w:t> пред-</w:t>
            </w:r>
          </w:p>
          <w:p w:rsidR="007245CD" w:rsidRPr="0062702B" w:rsidRDefault="007245CD" w:rsidP="008631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мету, личные наблюдения учителя,</w:t>
            </w:r>
          </w:p>
          <w:p w:rsidR="007245CD" w:rsidRPr="0062702B" w:rsidRDefault="007245CD" w:rsidP="00EF7963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ответы на вопросы, качество выполненного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творчес-кого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рисунка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Устный опрос. </w:t>
            </w:r>
          </w:p>
          <w:p w:rsidR="007245CD" w:rsidRPr="0062702B" w:rsidRDefault="007245CD" w:rsidP="007E6E3A"/>
        </w:tc>
        <w:tc>
          <w:tcPr>
            <w:tcW w:w="1276" w:type="dxa"/>
            <w:gridSpan w:val="2"/>
          </w:tcPr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Рисунок</w:t>
            </w:r>
          </w:p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спорт-сменов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</w:p>
          <w:p w:rsidR="007245CD" w:rsidRPr="0062702B" w:rsidRDefault="007245CD" w:rsidP="00EF7963">
            <w:proofErr w:type="gramStart"/>
            <w:r w:rsidRPr="0062702B">
              <w:t>в движении – бег, прыжки, приседания (задание выполняется парами</w:t>
            </w:r>
            <w:proofErr w:type="gramEnd"/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3 н</w:t>
            </w:r>
          </w:p>
        </w:tc>
        <w:tc>
          <w:tcPr>
            <w:tcW w:w="567" w:type="dxa"/>
            <w:gridSpan w:val="3"/>
          </w:tcPr>
          <w:p w:rsidR="007245CD" w:rsidRPr="0062702B" w:rsidRDefault="007245CD" w:rsidP="00E60A40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60A40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4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693881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Лепка фигуры человека </w:t>
            </w:r>
          </w:p>
          <w:p w:rsidR="007245CD" w:rsidRPr="0062702B" w:rsidRDefault="007245CD" w:rsidP="00693881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3"/>
          </w:tcPr>
          <w:p w:rsidR="007245CD" w:rsidRPr="0062702B" w:rsidRDefault="007245CD" w:rsidP="0069388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 xml:space="preserve">(постановка и решение учебной </w:t>
            </w:r>
            <w:proofErr w:type="gramEnd"/>
          </w:p>
          <w:p w:rsidR="007245CD" w:rsidRPr="0062702B" w:rsidRDefault="007245CD" w:rsidP="00693881">
            <w:r w:rsidRPr="0062702B">
              <w:rPr>
                <w:i/>
                <w:iCs/>
              </w:rPr>
              <w:t>задачи)</w:t>
            </w:r>
          </w:p>
        </w:tc>
        <w:tc>
          <w:tcPr>
            <w:tcW w:w="1667" w:type="dxa"/>
          </w:tcPr>
          <w:p w:rsidR="007245CD" w:rsidRPr="0062702B" w:rsidRDefault="007245CD" w:rsidP="003F0712">
            <w:pPr>
              <w:pStyle w:val="ParagraphStyle"/>
              <w:spacing w:line="252" w:lineRule="auto"/>
              <w:ind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историю возникновения </w:t>
            </w:r>
            <w:r w:rsidRPr="0062702B">
              <w:rPr>
                <w:rFonts w:ascii="Times New Roman" w:hAnsi="Times New Roman" w:cs="Times New Roman"/>
              </w:rPr>
              <w:br/>
              <w:t>скульптуры как вида изобразительного искусства; особенности восприятия скульптурно-</w:t>
            </w:r>
          </w:p>
          <w:p w:rsidR="007245CD" w:rsidRPr="0062702B" w:rsidRDefault="007245CD" w:rsidP="006938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го образа, великие скульптурные произв</w:t>
            </w:r>
            <w:proofErr w:type="gramStart"/>
            <w:r w:rsidRPr="0062702B">
              <w:rPr>
                <w:rFonts w:ascii="Times New Roman" w:hAnsi="Times New Roman" w:cs="Times New Roman"/>
              </w:rPr>
              <w:t>е-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дения.</w:t>
            </w:r>
          </w:p>
          <w:p w:rsidR="007245CD" w:rsidRPr="0062702B" w:rsidRDefault="007245CD" w:rsidP="00693881">
            <w:r w:rsidRPr="0062702B">
              <w:rPr>
                <w:b/>
                <w:bCs/>
              </w:rPr>
              <w:t>Уметь:</w:t>
            </w:r>
            <w:r w:rsidRPr="0062702B">
              <w:t xml:space="preserve"> использовать выразительные свойства скульптурного </w:t>
            </w:r>
            <w:r w:rsidRPr="0062702B">
              <w:br/>
              <w:t xml:space="preserve">материала; работать с проволокой и пластическими материалами, создавать </w:t>
            </w:r>
            <w:r w:rsidRPr="0062702B">
              <w:br/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F532FF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Скульптура Древней Греции. «Ожившая статуя»: легенда о Пигмалионе и Галатее. </w:t>
            </w:r>
          </w:p>
          <w:p w:rsidR="007245CD" w:rsidRPr="0062702B" w:rsidRDefault="007245CD" w:rsidP="00A32964">
            <w:pPr>
              <w:pStyle w:val="ParagraphStyle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Художественное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сред-ство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скуль-птора – пла-стика (моде-лировка, создание объемности фигуры или предмета, передача игры света и тени, под-черкивающих форму скульптурного произве-дения). Скульптура, каркас, пластика,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статика, динамика.</w:t>
            </w:r>
          </w:p>
          <w:p w:rsidR="007245CD" w:rsidRPr="0062702B" w:rsidRDefault="007245CD" w:rsidP="00A32964">
            <w:r w:rsidRPr="0062702B">
              <w:rPr>
                <w:i/>
                <w:iCs/>
              </w:rPr>
              <w:t xml:space="preserve">Мультимедийная </w:t>
            </w:r>
            <w:proofErr w:type="gramStart"/>
            <w:r w:rsidRPr="0062702B">
              <w:rPr>
                <w:i/>
                <w:iCs/>
              </w:rPr>
              <w:t>презен-тация</w:t>
            </w:r>
            <w:proofErr w:type="gramEnd"/>
          </w:p>
        </w:tc>
        <w:tc>
          <w:tcPr>
            <w:tcW w:w="4253" w:type="dxa"/>
            <w:gridSpan w:val="2"/>
          </w:tcPr>
          <w:p w:rsidR="007245CD" w:rsidRPr="0062702B" w:rsidRDefault="007245CD" w:rsidP="00F532FF">
            <w:pPr>
              <w:pStyle w:val="ParagraphStyle"/>
              <w:spacing w:line="252" w:lineRule="auto"/>
              <w:ind w:left="-108" w:right="-108"/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осознают свои интересы </w:t>
            </w:r>
            <w:r w:rsidRPr="0062702B">
              <w:rPr>
                <w:rFonts w:ascii="Times New Roman" w:hAnsi="Times New Roman" w:cs="Times New Roman"/>
              </w:rPr>
              <w:br/>
              <w:t>(изображение человека в истории куль-туры), понимают свои эмоции и эмоции других людей; применяют правила дело-вого сотрудничества; сравнивают разные точки зрения; выражают положительное отношение к учению, познавательной де-ятельности, желание приобретать новые знания, умения совершенствовать имею-щиеся; осознают свои трудности и стре-мятся к их преодолению, участвуют в творческом, созидательном процессе.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организовывают свою учебно-познавательную деятельность, проходя по ее этапам: от осознания цели – через планирование действий – к 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е-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ализации намеченного, самоконтролю и самооценке достигнутого результата, а если надо, то и к проведению коррекции.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работают по плану, сверяясь с целью (передают в объеме простые движения фигуры человека); планируют деятельность в учебной си-туации; самостоятельно создают деяте-льности при решении проблемы; опре-деляют цель (образ человека – выраже-ние особенностей духовной культуры эпохи.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излагают свое мнение в диалоге, корректируют его; задают вопросы, слушают 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отве-чают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на вопросы других, формулируют собственные мысли, высказывают и обо-сновывают свою точку зрения</w:t>
            </w:r>
          </w:p>
        </w:tc>
        <w:tc>
          <w:tcPr>
            <w:tcW w:w="1843" w:type="dxa"/>
          </w:tcPr>
          <w:p w:rsidR="007245CD" w:rsidRPr="0062702B" w:rsidRDefault="007245CD" w:rsidP="006938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в объеме </w:t>
            </w:r>
            <w:r w:rsidRPr="0062702B">
              <w:rPr>
                <w:rFonts w:ascii="Times New Roman" w:hAnsi="Times New Roman" w:cs="Times New Roman"/>
              </w:rPr>
              <w:br/>
              <w:t>(по памяти и по пред-ставлению); подбор</w:t>
            </w:r>
          </w:p>
          <w:p w:rsidR="007245CD" w:rsidRPr="0062702B" w:rsidRDefault="007245CD" w:rsidP="006938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иллюстративного</w:t>
            </w:r>
          </w:p>
          <w:p w:rsidR="007245CD" w:rsidRPr="0062702B" w:rsidRDefault="007245CD" w:rsidP="006938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материала</w:t>
            </w:r>
          </w:p>
          <w:p w:rsidR="007245CD" w:rsidRPr="0062702B" w:rsidRDefault="007245CD" w:rsidP="00693881">
            <w:r w:rsidRPr="0062702B">
              <w:t xml:space="preserve">к изучаемым темам; просмотр мультимедийной </w:t>
            </w:r>
            <w:r w:rsidRPr="0062702B">
              <w:br/>
              <w:t>презе</w:t>
            </w:r>
            <w:proofErr w:type="gramStart"/>
            <w:r w:rsidRPr="0062702B">
              <w:t>н-</w:t>
            </w:r>
            <w:proofErr w:type="gramEnd"/>
            <w:r w:rsidRPr="0062702B">
              <w:br/>
              <w:t>тации</w:t>
            </w:r>
          </w:p>
        </w:tc>
        <w:tc>
          <w:tcPr>
            <w:tcW w:w="1417" w:type="dxa"/>
          </w:tcPr>
          <w:p w:rsidR="007245CD" w:rsidRPr="0062702B" w:rsidRDefault="007245CD" w:rsidP="006938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</w:p>
          <w:p w:rsidR="007245CD" w:rsidRPr="0062702B" w:rsidRDefault="007245CD" w:rsidP="006938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по предмету, личные наблюдения учителя,</w:t>
            </w:r>
          </w:p>
          <w:p w:rsidR="007245CD" w:rsidRPr="0062702B" w:rsidRDefault="007245CD" w:rsidP="006938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ответы </w:t>
            </w:r>
            <w:proofErr w:type="gramStart"/>
            <w:r w:rsidRPr="0062702B">
              <w:rPr>
                <w:rFonts w:ascii="Times New Roman" w:hAnsi="Times New Roman" w:cs="Times New Roman"/>
              </w:rPr>
              <w:t>на</w:t>
            </w:r>
            <w:proofErr w:type="gramEnd"/>
            <w:r w:rsidRPr="0062702B">
              <w:rPr>
                <w:rFonts w:ascii="Times New Roman" w:hAnsi="Times New Roman" w:cs="Times New Roman"/>
              </w:rPr>
              <w:t> во-</w:t>
            </w:r>
          </w:p>
          <w:p w:rsidR="007245CD" w:rsidRPr="0062702B" w:rsidRDefault="007245CD" w:rsidP="006938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просы, </w:t>
            </w:r>
            <w:r w:rsidRPr="0062702B">
              <w:rPr>
                <w:rFonts w:ascii="Times New Roman" w:hAnsi="Times New Roman" w:cs="Times New Roman"/>
              </w:rPr>
              <w:br/>
              <w:t xml:space="preserve">качество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выпол-ненной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</w:p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работы </w:t>
            </w:r>
          </w:p>
          <w:p w:rsidR="007245CD" w:rsidRPr="0062702B" w:rsidRDefault="007245CD" w:rsidP="007E6E3A"/>
        </w:tc>
        <w:tc>
          <w:tcPr>
            <w:tcW w:w="1276" w:type="dxa"/>
            <w:gridSpan w:val="2"/>
          </w:tcPr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Скульптура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спорт-сменов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 движении – бег, прыжки, приседания</w:t>
            </w:r>
          </w:p>
          <w:p w:rsidR="007245CD" w:rsidRPr="0062702B" w:rsidRDefault="007245CD" w:rsidP="00EF7963">
            <w:pPr>
              <w:jc w:val="center"/>
            </w:pPr>
            <w:proofErr w:type="gramStart"/>
            <w:r w:rsidRPr="0062702B">
              <w:t xml:space="preserve">(изготовление </w:t>
            </w:r>
            <w:r w:rsidRPr="0062702B">
              <w:br/>
              <w:t>проволочного каркас</w:t>
            </w:r>
            <w:proofErr w:type="gramEnd"/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4 н</w:t>
            </w:r>
          </w:p>
        </w:tc>
        <w:tc>
          <w:tcPr>
            <w:tcW w:w="567" w:type="dxa"/>
            <w:gridSpan w:val="3"/>
          </w:tcPr>
          <w:p w:rsidR="007245CD" w:rsidRPr="0062702B" w:rsidRDefault="007245CD" w:rsidP="00E60A40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5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EA7FC8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Лепка фигуры человека </w:t>
            </w:r>
          </w:p>
          <w:p w:rsidR="007245CD" w:rsidRPr="0062702B" w:rsidRDefault="007245CD" w:rsidP="00EA7FC8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3"/>
          </w:tcPr>
          <w:p w:rsidR="007245CD" w:rsidRPr="0062702B" w:rsidRDefault="007245CD" w:rsidP="00EA7FC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62702B">
              <w:rPr>
                <w:rFonts w:ascii="Times New Roman" w:hAnsi="Times New Roman" w:cs="Times New Roman"/>
                <w:i/>
                <w:iCs/>
              </w:rPr>
              <w:t xml:space="preserve">постановка и решение </w:t>
            </w:r>
            <w:r w:rsidRPr="0062702B">
              <w:rPr>
                <w:rFonts w:ascii="Times New Roman" w:hAnsi="Times New Roman" w:cs="Times New Roman"/>
                <w:i/>
                <w:iCs/>
              </w:rPr>
              <w:br/>
            </w: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учебной</w:t>
            </w:r>
            <w:proofErr w:type="gramEnd"/>
          </w:p>
          <w:p w:rsidR="007245CD" w:rsidRPr="0062702B" w:rsidRDefault="007245CD" w:rsidP="00EA7FC8">
            <w:r w:rsidRPr="0062702B">
              <w:rPr>
                <w:i/>
                <w:iCs/>
              </w:rPr>
              <w:t>задачи</w:t>
            </w:r>
          </w:p>
        </w:tc>
        <w:tc>
          <w:tcPr>
            <w:tcW w:w="1667" w:type="dxa"/>
          </w:tcPr>
          <w:p w:rsidR="007245CD" w:rsidRPr="0062702B" w:rsidRDefault="007245CD" w:rsidP="00EA7F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>особе</w:t>
            </w:r>
            <w:proofErr w:type="gramStart"/>
            <w:r w:rsidRPr="0062702B">
              <w:rPr>
                <w:rFonts w:ascii="Times New Roman" w:hAnsi="Times New Roman" w:cs="Times New Roman"/>
              </w:rPr>
              <w:t>н-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ности восприятия скульптурного образа; имена великих скульпторов (Мирон, Донателло, Микеланджело и др.) и их произве-</w:t>
            </w:r>
            <w:r w:rsidRPr="0062702B">
              <w:rPr>
                <w:rFonts w:ascii="Times New Roman" w:hAnsi="Times New Roman" w:cs="Times New Roman"/>
              </w:rPr>
              <w:br/>
              <w:t>дения.</w:t>
            </w:r>
          </w:p>
          <w:p w:rsidR="007245CD" w:rsidRPr="0062702B" w:rsidRDefault="007245CD" w:rsidP="00EA7F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62702B">
              <w:rPr>
                <w:rFonts w:ascii="Times New Roman" w:hAnsi="Times New Roman" w:cs="Times New Roman"/>
              </w:rPr>
              <w:t xml:space="preserve"> использовать выразитель-</w:t>
            </w:r>
          </w:p>
          <w:p w:rsidR="007245CD" w:rsidRPr="0062702B" w:rsidRDefault="007245CD" w:rsidP="00720BC5">
            <w:r w:rsidRPr="0062702B">
              <w:t xml:space="preserve">ные свойства </w:t>
            </w:r>
            <w:r w:rsidRPr="0062702B">
              <w:br/>
              <w:t xml:space="preserve">скульптурного </w:t>
            </w:r>
            <w:r w:rsidRPr="0062702B">
              <w:br/>
              <w:t xml:space="preserve">материала; ми, создавать </w:t>
            </w:r>
            <w:r w:rsidRPr="0062702B">
              <w:br/>
              <w:t xml:space="preserve">фигуру человека в объеме с передачей характерного движения ми, создавать </w:t>
            </w:r>
            <w:r w:rsidRPr="0062702B">
              <w:br/>
              <w:t>фигуру человека в объеме с передачей характерного движения</w:t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EA7F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 Скульптура  – ваяние, пластика, вид изобразительного искусства, произведения которого имеют объемную трехмерную форму и выполняются из твердых или пластичных материалов.</w:t>
            </w:r>
            <w:r w:rsidRPr="0062702B">
              <w:rPr>
                <w:rFonts w:ascii="Times New Roman" w:hAnsi="Times New Roman" w:cs="Times New Roman"/>
              </w:rPr>
              <w:br/>
              <w:t>Приемы работы с пластилином.</w:t>
            </w:r>
          </w:p>
          <w:p w:rsidR="007245CD" w:rsidRPr="0062702B" w:rsidRDefault="007245CD" w:rsidP="00670C1F">
            <w:pPr>
              <w:pStyle w:val="ParagraphStyle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Скульптура, каркас, пластика,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моделировка,</w:t>
            </w:r>
          </w:p>
          <w:p w:rsidR="007245CD" w:rsidRPr="0062702B" w:rsidRDefault="007245CD" w:rsidP="00670C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пространственное восприятие, статика, </w:t>
            </w:r>
            <w:r w:rsidRPr="0062702B">
              <w:rPr>
                <w:rFonts w:ascii="Times New Roman" w:hAnsi="Times New Roman" w:cs="Times New Roman"/>
              </w:rPr>
              <w:br/>
              <w:t xml:space="preserve">динамика.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Мультимедийная презентация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6A24AA">
            <w:pPr>
              <w:pStyle w:val="ParagraphStyle"/>
              <w:ind w:left="-108" w:right="-108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осознают свои интересы </w:t>
            </w:r>
            <w:r w:rsidRPr="0062702B">
              <w:rPr>
                <w:rFonts w:ascii="Times New Roman" w:hAnsi="Times New Roman" w:cs="Times New Roman"/>
              </w:rPr>
              <w:br/>
              <w:t xml:space="preserve">(изображение человека в истории куль-туры), понимают свои эмоции и эмоции других людей; применяют правила дело-вого сотрудничества; выражают желание приобретать новые знания, умения, сове-ршенствовать имеющиеся, осознают сво-и трудности и стремятся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к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их преодоле-нию, осваивают новые виды деятельнос-ти, участвуют в творческом, созидатель-ном процессе.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органи-зовывают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свою учебно-познавательную деятельность, проходя по ее этапам: от осознания цели – через планирование действий – к реализации намеченного, самоконтролю и самооценке достигнуто-го результата, а если надо, то и к прове-дению коррекции.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работают по плану, сверяясь с целью (передают в объеме простые движения фигуры человека); планируют деятель-ность в учебной ситуации; самостоятель-но создают алгоритм деятельности при решении проблемы; определяют цель (образ человека – выражение особеннос-тей духовной культуры эпохи).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Комму-никативные:</w:t>
            </w:r>
            <w:r w:rsidRPr="0062702B">
              <w:rPr>
                <w:rFonts w:ascii="Times New Roman" w:hAnsi="Times New Roman" w:cs="Times New Roman"/>
              </w:rPr>
              <w:t xml:space="preserve"> излагают свое мнение в диалоге, корректируют его; задают воп-росы, слушают и отвечают на вопросы других, формулируют собственные мы-сли, высказывают и обосновывают свою точку зрения работать с пластическими материалата, а если надо, то и к проведе-нию коррекции.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рабо-тают по плану, сверяясь с целью (пере-дают в объеме простые движения фигу-ры человека); планируют деятельность в учебной ситуации; самостоятельно соз-дают алгоритм деятельности при реше-нии проблемы; определяют цель (образ человека – выражение особенностей ду-ховной культуры эпохи)</w:t>
            </w:r>
            <w:proofErr w:type="gramStart"/>
            <w:r w:rsidRPr="0062702B">
              <w:rPr>
                <w:rFonts w:ascii="Times New Roman" w:hAnsi="Times New Roman" w:cs="Times New Roman"/>
              </w:rPr>
              <w:t>.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оммуникати-вные:</w:t>
            </w:r>
            <w:r w:rsidRPr="0062702B">
              <w:rPr>
                <w:rFonts w:ascii="Times New Roman" w:hAnsi="Times New Roman" w:cs="Times New Roman"/>
              </w:rPr>
              <w:t xml:space="preserve"> излагают свое мнение в диалоге, корректируют его; задают вопросы, слу-шают и отвечают на вопросы других, фо-рмулируют собственные мысли, выска-зывают и обосновывают свою точку зрен</w:t>
            </w:r>
          </w:p>
        </w:tc>
        <w:tc>
          <w:tcPr>
            <w:tcW w:w="1843" w:type="dxa"/>
          </w:tcPr>
          <w:p w:rsidR="007245CD" w:rsidRPr="0062702B" w:rsidRDefault="007245CD" w:rsidP="00EA7F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в объеме </w:t>
            </w:r>
          </w:p>
          <w:p w:rsidR="007245CD" w:rsidRPr="0062702B" w:rsidRDefault="007245CD" w:rsidP="00EA7F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(по памяти</w:t>
            </w:r>
            <w:proofErr w:type="gramEnd"/>
          </w:p>
          <w:p w:rsidR="007245CD" w:rsidRPr="0062702B" w:rsidRDefault="007245CD" w:rsidP="00EA7F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или по представлению); подбор иллю-</w:t>
            </w:r>
          </w:p>
          <w:p w:rsidR="007245CD" w:rsidRPr="0062702B" w:rsidRDefault="007245CD" w:rsidP="00670C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стративного материала к изучаемым темам; просмотр мультимедийной презентации; обсуждение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работ товарищей, результатов индивидуальной</w:t>
            </w:r>
          </w:p>
          <w:p w:rsidR="007245CD" w:rsidRPr="0062702B" w:rsidRDefault="007245CD" w:rsidP="00670C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417" w:type="dxa"/>
          </w:tcPr>
          <w:p w:rsidR="007245CD" w:rsidRPr="0062702B" w:rsidRDefault="007245CD" w:rsidP="00EA7F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Мини-</w:t>
            </w:r>
          </w:p>
          <w:p w:rsidR="007245CD" w:rsidRPr="0062702B" w:rsidRDefault="007245CD" w:rsidP="00EA7F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размыш-ления</w:t>
            </w:r>
            <w:proofErr w:type="gramEnd"/>
            <w:r w:rsidRPr="0062702B">
              <w:rPr>
                <w:rFonts w:ascii="Times New Roman" w:hAnsi="Times New Roman" w:cs="Times New Roman"/>
              </w:rPr>
              <w:t>, уровень знания</w:t>
            </w:r>
          </w:p>
          <w:p w:rsidR="007245CD" w:rsidRPr="0062702B" w:rsidRDefault="007245CD" w:rsidP="00EA7FC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по предмету, личные наблюдения учителя,</w:t>
            </w:r>
          </w:p>
          <w:p w:rsidR="007245CD" w:rsidRPr="0062702B" w:rsidRDefault="007245CD" w:rsidP="00EF7963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ответы на вопросы, ка-чество </w:t>
            </w:r>
            <w:r w:rsidRPr="0062702B">
              <w:rPr>
                <w:rFonts w:ascii="Times New Roman" w:hAnsi="Times New Roman" w:cs="Times New Roman"/>
              </w:rPr>
              <w:br/>
              <w:t>выпол-ненной скуль</w:t>
            </w:r>
            <w:proofErr w:type="gramStart"/>
            <w:r w:rsidRPr="0062702B">
              <w:rPr>
                <w:rFonts w:ascii="Times New Roman" w:hAnsi="Times New Roman" w:cs="Times New Roman"/>
              </w:rPr>
              <w:t>п-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турной </w:t>
            </w:r>
            <w:r w:rsidRPr="0062702B">
              <w:rPr>
                <w:rFonts w:ascii="Times New Roman" w:hAnsi="Times New Roman" w:cs="Times New Roman"/>
              </w:rPr>
              <w:br/>
              <w:t>работы</w:t>
            </w:r>
            <w:r w:rsidRPr="0062702B">
              <w:t xml:space="preserve"> </w:t>
            </w:r>
          </w:p>
          <w:p w:rsidR="007245CD" w:rsidRPr="0062702B" w:rsidRDefault="007245CD" w:rsidP="00EA7FC8"/>
        </w:tc>
        <w:tc>
          <w:tcPr>
            <w:tcW w:w="1276" w:type="dxa"/>
            <w:gridSpan w:val="2"/>
          </w:tcPr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 xml:space="preserve">Скульптура спорт-сменов в дви-жении </w:t>
            </w:r>
            <w:r w:rsidRPr="0062702B">
              <w:rPr>
                <w:rFonts w:ascii="Times New Roman" w:hAnsi="Times New Roman" w:cs="Times New Roman"/>
              </w:rPr>
              <w:br/>
              <w:t xml:space="preserve">(наращивание мышечной </w:t>
            </w:r>
            <w:r w:rsidRPr="0062702B">
              <w:rPr>
                <w:rFonts w:ascii="Times New Roman" w:hAnsi="Times New Roman" w:cs="Times New Roman"/>
              </w:rPr>
              <w:br/>
              <w:t>массы на про-</w:t>
            </w:r>
            <w:proofErr w:type="gramEnd"/>
          </w:p>
          <w:p w:rsidR="007245CD" w:rsidRPr="0062702B" w:rsidRDefault="007245CD" w:rsidP="00EF7963">
            <w:pPr>
              <w:jc w:val="center"/>
            </w:pPr>
            <w:r w:rsidRPr="0062702B">
              <w:t xml:space="preserve">волочный </w:t>
            </w:r>
            <w:r w:rsidRPr="0062702B">
              <w:br/>
              <w:t>каркас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5 н</w:t>
            </w:r>
          </w:p>
        </w:tc>
        <w:tc>
          <w:tcPr>
            <w:tcW w:w="567" w:type="dxa"/>
            <w:gridSpan w:val="3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6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Набросок фигуры </w:t>
            </w:r>
          </w:p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человека </w:t>
            </w:r>
          </w:p>
          <w:p w:rsidR="007245CD" w:rsidRPr="0062702B" w:rsidRDefault="007245CD" w:rsidP="00720BC5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с натуры </w:t>
            </w:r>
          </w:p>
        </w:tc>
        <w:tc>
          <w:tcPr>
            <w:tcW w:w="1276" w:type="dxa"/>
            <w:gridSpan w:val="3"/>
          </w:tcPr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62702B">
              <w:rPr>
                <w:rFonts w:ascii="Times New Roman" w:hAnsi="Times New Roman" w:cs="Times New Roman"/>
                <w:i/>
                <w:iCs/>
              </w:rPr>
              <w:t xml:space="preserve">поста-новка </w:t>
            </w:r>
            <w:r w:rsidRPr="0062702B">
              <w:rPr>
                <w:rFonts w:ascii="Times New Roman" w:hAnsi="Times New Roman" w:cs="Times New Roman"/>
                <w:i/>
                <w:iCs/>
              </w:rPr>
              <w:br/>
              <w:t xml:space="preserve">и решение </w:t>
            </w: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учебной</w:t>
            </w:r>
            <w:proofErr w:type="gramEnd"/>
          </w:p>
          <w:p w:rsidR="007245CD" w:rsidRPr="0062702B" w:rsidRDefault="007245CD" w:rsidP="00720BC5">
            <w:r w:rsidRPr="0062702B">
              <w:rPr>
                <w:i/>
                <w:iCs/>
              </w:rPr>
              <w:t>задачи)</w:t>
            </w:r>
          </w:p>
        </w:tc>
        <w:tc>
          <w:tcPr>
            <w:tcW w:w="1667" w:type="dxa"/>
          </w:tcPr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особенности и виды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набросков (силуэтный абрис </w:t>
            </w:r>
            <w:r w:rsidRPr="0062702B">
              <w:rPr>
                <w:rFonts w:ascii="Times New Roman" w:hAnsi="Times New Roman" w:cs="Times New Roman"/>
              </w:rPr>
              <w:br/>
              <w:t>и др.); творчество художников Рембрандта, Энгра, Матисса, Ван Гога, В. Серова, Дейнеки и др.</w:t>
            </w:r>
            <w:r w:rsidRPr="0062702B">
              <w:rPr>
                <w:b/>
                <w:bCs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62702B">
              <w:rPr>
                <w:rFonts w:ascii="Times New Roman" w:hAnsi="Times New Roman" w:cs="Times New Roman"/>
              </w:rPr>
              <w:t xml:space="preserve">выполнять зарисовки фигуры человека с натуры; делать отбор деталей, сравнивать и подчинять их целому, соотносить </w:t>
            </w:r>
          </w:p>
          <w:p w:rsidR="007245CD" w:rsidRPr="0062702B" w:rsidRDefault="007245CD" w:rsidP="00720BC5">
            <w:pPr>
              <w:spacing w:before="100" w:beforeAutospacing="1" w:after="100" w:afterAutospacing="1"/>
            </w:pPr>
            <w:r w:rsidRPr="0062702B">
              <w:t>детали между собой (делая зарисовки); работать с различными художественными материалами</w:t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6A24AA">
            <w:pPr>
              <w:pStyle w:val="ParagraphStyle"/>
              <w:spacing w:line="252" w:lineRule="auto"/>
              <w:ind w:lef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Зарисовки и наброски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фи-гуры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челове-ка в европей-ском и русс-ком искусст-ве. Набросок с натуры, по памяти или по оображе-нию </w:t>
            </w:r>
            <w:proofErr w:type="gramStart"/>
            <w:r w:rsidRPr="0062702B">
              <w:rPr>
                <w:rFonts w:ascii="Times New Roman" w:hAnsi="Times New Roman" w:cs="Times New Roman"/>
              </w:rPr>
              <w:t>худож-ника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. Творче </w:t>
            </w:r>
          </w:p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ство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худож-ников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Ван Гога, Рембр-андта, Ма-</w:t>
            </w:r>
          </w:p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тисса, Энгра</w:t>
            </w:r>
          </w:p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 В. Серова, </w:t>
            </w:r>
            <w:r w:rsidRPr="0062702B">
              <w:rPr>
                <w:rFonts w:ascii="Times New Roman" w:hAnsi="Times New Roman" w:cs="Times New Roman"/>
              </w:rPr>
              <w:br/>
              <w:t>А. Дейнеки и др. Худо-жественные материалы для выпол-нения набро-сков и зари-совок (уго-ль, сангина, пастель, ту-шь, каранда-ш и </w:t>
            </w:r>
            <w:proofErr w:type="gramStart"/>
            <w:r w:rsidRPr="0062702B">
              <w:rPr>
                <w:rFonts w:ascii="Times New Roman" w:hAnsi="Times New Roman" w:cs="Times New Roman"/>
              </w:rPr>
              <w:t>др</w:t>
            </w:r>
            <w:proofErr w:type="gramEnd"/>
            <w:r w:rsidRPr="0062702B">
              <w:rPr>
                <w:rFonts w:ascii="Times New Roman" w:hAnsi="Times New Roman" w:cs="Times New Roman"/>
              </w:rPr>
              <w:t>) Наб-росок, замы-сел, зарисов-ки, модель.</w:t>
            </w:r>
          </w:p>
          <w:p w:rsidR="007245CD" w:rsidRPr="0062702B" w:rsidRDefault="007245CD" w:rsidP="00720BC5">
            <w:r w:rsidRPr="0062702B">
              <w:rPr>
                <w:i/>
                <w:iCs/>
              </w:rPr>
              <w:t xml:space="preserve">Мультимедийная </w:t>
            </w:r>
            <w:proofErr w:type="gramStart"/>
            <w:r w:rsidRPr="0062702B">
              <w:rPr>
                <w:i/>
                <w:iCs/>
              </w:rPr>
              <w:t>презен-тация</w:t>
            </w:r>
            <w:proofErr w:type="gramEnd"/>
          </w:p>
        </w:tc>
        <w:tc>
          <w:tcPr>
            <w:tcW w:w="4253" w:type="dxa"/>
            <w:gridSpan w:val="2"/>
          </w:tcPr>
          <w:p w:rsidR="007245CD" w:rsidRPr="0062702B" w:rsidRDefault="007245CD" w:rsidP="006A24AA">
            <w:pPr>
              <w:pStyle w:val="ParagraphStyle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оценивают собственную учебную деятельность, свои достижения; анализируют и характеризуют эмоцио-нальное состояние и чувства окружаю-щих; умеют использовать образный язык изобразительного искусства (цвет, лини-ю, ритм, композицию, объем, фактуру) для достижения своих творческих замы-слов; строят взаимоотношения с их уче-том, осознают свои интересы (приобр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е-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тают творческий опыт), имеют мотива-цию учебной деятельности.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Регулятив-ные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учитывают выделенные учите-лем ориентиры действия в новом учеб-ном материале в сотрудничестве с ним, оценивают свои достижения на уроке.</w:t>
            </w:r>
          </w:p>
          <w:p w:rsidR="007245CD" w:rsidRPr="0062702B" w:rsidRDefault="007245CD" w:rsidP="006A24AA">
            <w:pPr>
              <w:pStyle w:val="ParagraphStyle"/>
              <w:spacing w:line="252" w:lineRule="auto"/>
              <w:ind w:left="-108" w:right="-108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самостоятельно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соз-дают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алгоритм деятельности при реше-нии проблемы; определяют цель (образ человека – выражение особенностей ду-ховной культуры эпохи).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Коммуника-тивные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во вза-имодействии для решения коммуника-тивных и познавательных задач (изла-гают свое мнение в диалоге, корректи-руют его в соответствии с мнением сво-их товарищей; организовывают работу в группе, задают вопросы, формулируют свои затруднения;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предлагают помощь и сотрудничество)</w:t>
            </w:r>
          </w:p>
        </w:tc>
        <w:tc>
          <w:tcPr>
            <w:tcW w:w="1843" w:type="dxa"/>
            <w:vAlign w:val="center"/>
          </w:tcPr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>(с натуры); подбор ил-</w:t>
            </w:r>
          </w:p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люстративного мате-риала к изучаемым темам;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изуче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ние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художественного наследия;</w:t>
            </w:r>
          </w:p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обсуждение</w:t>
            </w:r>
          </w:p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работ товарищей, результатов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индивидуальной</w:t>
            </w:r>
            <w:proofErr w:type="gramEnd"/>
          </w:p>
          <w:p w:rsidR="007245CD" w:rsidRPr="0062702B" w:rsidRDefault="007245CD" w:rsidP="00720BC5">
            <w:pPr>
              <w:spacing w:before="100" w:beforeAutospacing="1" w:after="100" w:afterAutospacing="1"/>
            </w:pPr>
            <w:r w:rsidRPr="0062702B">
              <w:t>работы</w:t>
            </w:r>
          </w:p>
        </w:tc>
        <w:tc>
          <w:tcPr>
            <w:tcW w:w="1417" w:type="dxa"/>
            <w:vAlign w:val="center"/>
          </w:tcPr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</w:p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по предмету,</w:t>
            </w:r>
          </w:p>
          <w:p w:rsidR="007245CD" w:rsidRPr="0062702B" w:rsidRDefault="007245CD" w:rsidP="00720BC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личные наблюдения учи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теля, ответы на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во-просы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, </w:t>
            </w:r>
            <w:r w:rsidRPr="0062702B">
              <w:rPr>
                <w:rFonts w:ascii="Times New Roman" w:hAnsi="Times New Roman" w:cs="Times New Roman"/>
              </w:rPr>
              <w:br/>
              <w:t>каество выполненных набросков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Устный опрос. </w:t>
            </w:r>
          </w:p>
          <w:p w:rsidR="007245CD" w:rsidRPr="0062702B" w:rsidRDefault="007245CD" w:rsidP="00720BC5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</w:tcPr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Наброски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на-</w:t>
            </w:r>
          </w:p>
          <w:p w:rsidR="007245CD" w:rsidRPr="0062702B" w:rsidRDefault="007245CD" w:rsidP="00EF7963">
            <w:pPr>
              <w:pStyle w:val="ParagraphStyle"/>
              <w:tabs>
                <w:tab w:val="left" w:pos="885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туры одноклассников </w:t>
            </w:r>
            <w:proofErr w:type="gramStart"/>
            <w:r w:rsidRPr="0062702B">
              <w:rPr>
                <w:rFonts w:ascii="Times New Roman" w:hAnsi="Times New Roman" w:cs="Times New Roman"/>
              </w:rPr>
              <w:t>различными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ма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териа-</w:t>
            </w:r>
          </w:p>
          <w:p w:rsidR="007245CD" w:rsidRPr="0062702B" w:rsidRDefault="007245CD" w:rsidP="00EF7963">
            <w:r w:rsidRPr="0062702B">
              <w:t>лами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6 н</w:t>
            </w:r>
          </w:p>
        </w:tc>
        <w:tc>
          <w:tcPr>
            <w:tcW w:w="567" w:type="dxa"/>
            <w:gridSpan w:val="3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7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AA20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b/>
              </w:rPr>
              <w:t>Практическая работа №1 за 1 четверть «</w:t>
            </w:r>
            <w:r w:rsidRPr="0062702B">
              <w:rPr>
                <w:rFonts w:ascii="Times New Roman" w:hAnsi="Times New Roman" w:cs="Times New Roman"/>
              </w:rPr>
              <w:t xml:space="preserve">Набросок фигуры </w:t>
            </w:r>
          </w:p>
          <w:p w:rsidR="007245CD" w:rsidRPr="0062702B" w:rsidRDefault="007245CD" w:rsidP="00AA20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человека </w:t>
            </w:r>
          </w:p>
          <w:p w:rsidR="007245CD" w:rsidRPr="0062702B" w:rsidRDefault="007245CD" w:rsidP="00AA20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с натуры»</w:t>
            </w:r>
          </w:p>
          <w:p w:rsidR="007245CD" w:rsidRPr="0062702B" w:rsidRDefault="007245CD" w:rsidP="00AA204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3"/>
          </w:tcPr>
          <w:p w:rsidR="007245CD" w:rsidRPr="0062702B" w:rsidRDefault="007245CD" w:rsidP="00EA7FC8">
            <w:r w:rsidRPr="0062702B">
              <w:rPr>
                <w:i/>
                <w:iCs/>
              </w:rPr>
              <w:t>(пост</w:t>
            </w:r>
            <w:proofErr w:type="gramStart"/>
            <w:r w:rsidRPr="0062702B">
              <w:rPr>
                <w:i/>
                <w:iCs/>
              </w:rPr>
              <w:t>а-</w:t>
            </w:r>
            <w:proofErr w:type="gramEnd"/>
            <w:r w:rsidRPr="0062702B">
              <w:rPr>
                <w:i/>
                <w:iCs/>
              </w:rPr>
              <w:t xml:space="preserve"> новка </w:t>
            </w:r>
            <w:r w:rsidRPr="0062702B">
              <w:rPr>
                <w:i/>
                <w:iCs/>
              </w:rPr>
              <w:br/>
              <w:t>и решение учебной</w:t>
            </w:r>
          </w:p>
        </w:tc>
        <w:tc>
          <w:tcPr>
            <w:tcW w:w="1667" w:type="dxa"/>
          </w:tcPr>
          <w:p w:rsidR="007245CD" w:rsidRPr="0062702B" w:rsidRDefault="007245CD" w:rsidP="00C33F63">
            <w:pPr>
              <w:pStyle w:val="ParagraphStyle"/>
              <w:spacing w:line="252" w:lineRule="auto"/>
              <w:ind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особе-нности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виды набросков. Имена </w:t>
            </w:r>
            <w:proofErr w:type="gramStart"/>
            <w:r w:rsidRPr="0062702B">
              <w:rPr>
                <w:rFonts w:ascii="Times New Roman" w:hAnsi="Times New Roman" w:cs="Times New Roman"/>
              </w:rPr>
              <w:t>худож-ников</w:t>
            </w:r>
            <w:proofErr w:type="gramEnd"/>
            <w:r w:rsidRPr="0062702B">
              <w:rPr>
                <w:rFonts w:ascii="Times New Roman" w:hAnsi="Times New Roman" w:cs="Times New Roman"/>
              </w:rPr>
              <w:t>: Х. Р. Рембрандт,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Ж. О. Д. Энгр</w:t>
            </w:r>
          </w:p>
          <w:p w:rsidR="007245CD" w:rsidRPr="0062702B" w:rsidRDefault="007245CD" w:rsidP="003155C8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 и А. Матисс, Ван Гог, В. Серов, А. Дейнека. </w:t>
            </w:r>
            <w:r w:rsidRPr="0062702B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62702B">
              <w:rPr>
                <w:rFonts w:ascii="Times New Roman" w:hAnsi="Times New Roman" w:cs="Times New Roman"/>
              </w:rPr>
              <w:t xml:space="preserve">выпо-лнять зарисо-вки фигуры человека по памяти или по представ-лению; дела-ть отбор де-талей, срав-нивать и под-чинять детали целому, соот-носить </w:t>
            </w:r>
            <w:proofErr w:type="gramStart"/>
            <w:r w:rsidRPr="0062702B">
              <w:rPr>
                <w:rFonts w:ascii="Times New Roman" w:hAnsi="Times New Roman" w:cs="Times New Roman"/>
              </w:rPr>
              <w:t>детали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между собой делая, зарисо-вки</w:t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E5425D">
            <w:pPr>
              <w:pStyle w:val="ParagraphStyle"/>
              <w:tabs>
                <w:tab w:val="left" w:pos="195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Зарисовки и на-броски фигуры человека в европейском и рус-ском искусстве</w:t>
            </w:r>
            <w:proofErr w:type="gramStart"/>
            <w:r w:rsidRPr="0062702B">
              <w:rPr>
                <w:rFonts w:ascii="Times New Roman" w:hAnsi="Times New Roman" w:cs="Times New Roman"/>
              </w:rPr>
              <w:t>.</w:t>
            </w:r>
            <w:proofErr w:type="gramEnd"/>
            <w:r w:rsidRPr="0062702B"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зучение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художественного </w:t>
            </w:r>
            <w:r w:rsidRPr="0062702B">
              <w:rPr>
                <w:rFonts w:ascii="Times New Roman" w:hAnsi="Times New Roman" w:cs="Times New Roman"/>
              </w:rPr>
              <w:br/>
              <w:t>наследия; обсуждение</w:t>
            </w:r>
          </w:p>
          <w:p w:rsidR="007245CD" w:rsidRPr="0062702B" w:rsidRDefault="007245CD" w:rsidP="00E5425D">
            <w:pPr>
              <w:pStyle w:val="ParagraphStyle"/>
              <w:tabs>
                <w:tab w:val="left" w:pos="195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работ товарищей, результатов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индивидуальной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</w:p>
          <w:p w:rsidR="007245CD" w:rsidRPr="0062702B" w:rsidRDefault="007245CD" w:rsidP="00E5425D">
            <w:r w:rsidRPr="0062702B">
              <w:t>работы; просмотр мультимедийной презентации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C33F63">
            <w:pPr>
              <w:pStyle w:val="ParagraphStyle"/>
              <w:spacing w:line="252" w:lineRule="auto"/>
              <w:ind w:left="-108" w:right="-108"/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оценивают собственную учебную деятельность, свои достижения; анализируют и характеризуют эмоциона-льное состояние и чувства окружающих; умеют использовать образный язык изо-бразительного искусства (цвет, линию, ритм, композицию, объем, фактуру) для достижения своих творческих замыслов, строят взаимоотношения с их учетом, осознают свои интересы (приобретают творческий опыт).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при-нимают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сохраняют учебную задачу; учитывают выделенные учителем орие-нтиры действия в новом учебном мате-риале в сотрудничестве с ним, оценива-ют свои достижения на уроке.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Познава-тельные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самостоятельно создают алго-ритм деятельности при решении пробле-мы; определяют цель (образ человека – выражение особенностей духовной ку-льтуры эпохи).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про-являют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активность во взаимодействии для решения коммуникативных и позна-вательных задач; организовывают рабо-ту в группе, задают вопросы, формулируют свои затруднения; предлагают помощь и сотрудничество</w:t>
            </w:r>
          </w:p>
        </w:tc>
        <w:tc>
          <w:tcPr>
            <w:tcW w:w="1843" w:type="dxa"/>
          </w:tcPr>
          <w:p w:rsidR="007245CD" w:rsidRPr="0062702B" w:rsidRDefault="007245CD" w:rsidP="00E5425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Изображение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(по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представле-нию</w:t>
            </w:r>
            <w:proofErr w:type="gramEnd"/>
            <w:r w:rsidRPr="0062702B">
              <w:rPr>
                <w:rFonts w:ascii="Times New Roman" w:hAnsi="Times New Roman" w:cs="Times New Roman"/>
              </w:rPr>
              <w:t>);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Живопи-сный набросок. Графический и скульптурный наброски. Гра-фические мате-риалы (тушь, сангина, уголь, соус</w:t>
            </w:r>
            <w:proofErr w:type="gramStart"/>
            <w:r w:rsidRPr="0062702B">
              <w:rPr>
                <w:rFonts w:ascii="Times New Roman" w:hAnsi="Times New Roman" w:cs="Times New Roman"/>
              </w:rPr>
              <w:t>,к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арандаш. </w:t>
            </w:r>
          </w:p>
          <w:p w:rsidR="007245CD" w:rsidRPr="0062702B" w:rsidRDefault="007245CD" w:rsidP="00E5425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Набросок,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за-мысел</w:t>
            </w:r>
            <w:proofErr w:type="gramEnd"/>
            <w:r w:rsidRPr="0062702B">
              <w:rPr>
                <w:rFonts w:ascii="Times New Roman" w:hAnsi="Times New Roman" w:cs="Times New Roman"/>
              </w:rPr>
              <w:t>, зари-совки, модель.</w:t>
            </w:r>
          </w:p>
          <w:p w:rsidR="007245CD" w:rsidRPr="0062702B" w:rsidRDefault="007245CD" w:rsidP="00A273B6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  <w:i/>
                <w:iCs/>
              </w:rPr>
              <w:t xml:space="preserve">Мультимедийная презентация </w:t>
            </w:r>
          </w:p>
        </w:tc>
        <w:tc>
          <w:tcPr>
            <w:tcW w:w="1417" w:type="dxa"/>
          </w:tcPr>
          <w:p w:rsidR="007245CD" w:rsidRPr="0062702B" w:rsidRDefault="007245CD" w:rsidP="00AA204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Мини-</w:t>
            </w:r>
          </w:p>
          <w:p w:rsidR="007245CD" w:rsidRPr="0062702B" w:rsidRDefault="007245CD" w:rsidP="00E5425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размыш-ления, уровень знания</w:t>
            </w:r>
            <w:r w:rsidRPr="0062702B"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по</w:t>
            </w:r>
            <w:proofErr w:type="gramEnd"/>
            <w:r w:rsidRPr="0062702B">
              <w:rPr>
                <w:rFonts w:ascii="Times New Roman" w:hAnsi="Times New Roman" w:cs="Times New Roman"/>
              </w:rPr>
              <w:t> пред-</w:t>
            </w:r>
          </w:p>
          <w:p w:rsidR="007245CD" w:rsidRPr="0062702B" w:rsidRDefault="007245CD" w:rsidP="00E5425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мету, личные наблюдения учителя,</w:t>
            </w:r>
          </w:p>
          <w:p w:rsidR="007245CD" w:rsidRPr="0062702B" w:rsidRDefault="007245CD" w:rsidP="00EF7963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>ответы на вопросы, качество выполненных набросков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Устный опрос. </w:t>
            </w:r>
          </w:p>
          <w:p w:rsidR="007245CD" w:rsidRPr="0062702B" w:rsidRDefault="007245CD" w:rsidP="00E5425D"/>
        </w:tc>
        <w:tc>
          <w:tcPr>
            <w:tcW w:w="1276" w:type="dxa"/>
            <w:gridSpan w:val="2"/>
          </w:tcPr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Наброски людей ра</w:t>
            </w:r>
            <w:proofErr w:type="gramStart"/>
            <w:r w:rsidRPr="0062702B">
              <w:rPr>
                <w:rFonts w:ascii="Times New Roman" w:hAnsi="Times New Roman" w:cs="Times New Roman"/>
              </w:rPr>
              <w:t>з-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ных </w:t>
            </w:r>
            <w:r w:rsidRPr="0062702B">
              <w:rPr>
                <w:rFonts w:ascii="Times New Roman" w:hAnsi="Times New Roman" w:cs="Times New Roman"/>
              </w:rPr>
              <w:br/>
              <w:t xml:space="preserve">профессий по пред-ставлению </w:t>
            </w:r>
            <w:r w:rsidRPr="0062702B">
              <w:rPr>
                <w:rFonts w:ascii="Times New Roman" w:hAnsi="Times New Roman" w:cs="Times New Roman"/>
              </w:rPr>
              <w:br/>
              <w:t>(мате-</w:t>
            </w:r>
          </w:p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риал</w:t>
            </w:r>
          </w:p>
          <w:p w:rsidR="007245CD" w:rsidRPr="0062702B" w:rsidRDefault="007245CD" w:rsidP="00EF7963">
            <w:r w:rsidRPr="0062702B">
              <w:t>по выбору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7 н</w:t>
            </w:r>
          </w:p>
        </w:tc>
        <w:tc>
          <w:tcPr>
            <w:tcW w:w="567" w:type="dxa"/>
            <w:gridSpan w:val="3"/>
          </w:tcPr>
          <w:p w:rsidR="007245CD" w:rsidRPr="0062702B" w:rsidRDefault="007245CD" w:rsidP="00EA7FC8">
            <w:pPr>
              <w:jc w:val="center"/>
              <w:rPr>
                <w:rFonts w:eastAsia="Calibri"/>
              </w:rPr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</w:tcPr>
          <w:p w:rsidR="007245CD" w:rsidRPr="0062702B" w:rsidRDefault="007245CD" w:rsidP="00AA204F">
            <w:pPr>
              <w:rPr>
                <w:b/>
              </w:rPr>
            </w:pPr>
            <w:r w:rsidRPr="0062702B">
              <w:rPr>
                <w:b/>
              </w:rPr>
              <w:t>8</w:t>
            </w:r>
          </w:p>
        </w:tc>
        <w:tc>
          <w:tcPr>
            <w:tcW w:w="1282" w:type="dxa"/>
          </w:tcPr>
          <w:p w:rsidR="007245CD" w:rsidRPr="0062702B" w:rsidRDefault="007245CD" w:rsidP="00194B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62702B">
              <w:rPr>
                <w:rFonts w:ascii="Times New Roman" w:hAnsi="Times New Roman" w:cs="Times New Roman"/>
              </w:rPr>
              <w:t>Понимание кр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соты че-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ловека </w:t>
            </w:r>
            <w:r w:rsidRPr="0062702B">
              <w:rPr>
                <w:rFonts w:ascii="Times New Roman" w:hAnsi="Times New Roman" w:cs="Times New Roman"/>
              </w:rPr>
              <w:br/>
              <w:t xml:space="preserve">в европейском и русском искусстве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(поста-новка</w:t>
            </w:r>
          </w:p>
          <w:p w:rsidR="007245CD" w:rsidRPr="0062702B" w:rsidRDefault="007245CD" w:rsidP="00194B4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62702B">
              <w:rPr>
                <w:rFonts w:ascii="Times New Roman" w:hAnsi="Times New Roman" w:cs="Times New Roman"/>
                <w:i/>
                <w:iCs/>
              </w:rPr>
              <w:t xml:space="preserve">и решение </w:t>
            </w: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учебной</w:t>
            </w:r>
            <w:proofErr w:type="gramEnd"/>
            <w:r w:rsidRPr="0062702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7245CD" w:rsidRPr="0062702B" w:rsidRDefault="007245CD" w:rsidP="00194B49">
            <w:r w:rsidRPr="0062702B">
              <w:rPr>
                <w:i/>
                <w:iCs/>
              </w:rPr>
              <w:t>задачи</w:t>
            </w:r>
          </w:p>
        </w:tc>
        <w:tc>
          <w:tcPr>
            <w:tcW w:w="1276" w:type="dxa"/>
            <w:gridSpan w:val="3"/>
          </w:tcPr>
          <w:p w:rsidR="007245CD" w:rsidRPr="0062702B" w:rsidRDefault="007245CD" w:rsidP="00ED205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(поста-новка</w:t>
            </w:r>
            <w:proofErr w:type="gramEnd"/>
          </w:p>
          <w:p w:rsidR="007245CD" w:rsidRPr="0062702B" w:rsidRDefault="007245CD" w:rsidP="00ED205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62702B">
              <w:rPr>
                <w:rFonts w:ascii="Times New Roman" w:hAnsi="Times New Roman" w:cs="Times New Roman"/>
                <w:i/>
                <w:iCs/>
              </w:rPr>
              <w:t xml:space="preserve">и решение </w:t>
            </w: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учебной</w:t>
            </w:r>
            <w:proofErr w:type="gramEnd"/>
            <w:r w:rsidRPr="0062702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7245CD" w:rsidRPr="0062702B" w:rsidRDefault="007245CD" w:rsidP="00ED2057">
            <w:pPr>
              <w:jc w:val="center"/>
            </w:pPr>
            <w:r w:rsidRPr="0062702B">
              <w:rPr>
                <w:i/>
                <w:iCs/>
              </w:rPr>
              <w:t>задачи</w:t>
            </w:r>
          </w:p>
        </w:tc>
        <w:tc>
          <w:tcPr>
            <w:tcW w:w="1667" w:type="dxa"/>
          </w:tcPr>
          <w:p w:rsidR="007245CD" w:rsidRPr="0062702B" w:rsidRDefault="007245CD" w:rsidP="003155C8">
            <w:pPr>
              <w:pStyle w:val="ParagraphStyle"/>
              <w:spacing w:line="252" w:lineRule="auto"/>
              <w:ind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>карти-ны и имена художников, изобража</w:t>
            </w:r>
            <w:proofErr w:type="gramStart"/>
            <w:r w:rsidRPr="0062702B">
              <w:rPr>
                <w:rFonts w:ascii="Times New Roman" w:hAnsi="Times New Roman" w:cs="Times New Roman"/>
              </w:rPr>
              <w:t>ю-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щих человека </w:t>
            </w:r>
            <w:r w:rsidRPr="0062702B">
              <w:rPr>
                <w:rFonts w:ascii="Times New Roman" w:hAnsi="Times New Roman" w:cs="Times New Roman"/>
              </w:rPr>
              <w:br/>
              <w:t xml:space="preserve">(М. Сарьян, </w:t>
            </w:r>
            <w:r w:rsidRPr="0062702B">
              <w:rPr>
                <w:rFonts w:ascii="Times New Roman" w:hAnsi="Times New Roman" w:cs="Times New Roman"/>
              </w:rPr>
              <w:br/>
              <w:t>Б. Григорьев,</w:t>
            </w:r>
          </w:p>
          <w:p w:rsidR="007245CD" w:rsidRPr="0062702B" w:rsidRDefault="007245CD" w:rsidP="003155C8">
            <w:pPr>
              <w:pStyle w:val="ParagraphStyle"/>
              <w:spacing w:line="252" w:lineRule="auto"/>
              <w:ind w:right="-108"/>
            </w:pPr>
            <w:r w:rsidRPr="0062702B">
              <w:rPr>
                <w:rFonts w:ascii="Times New Roman" w:hAnsi="Times New Roman" w:cs="Times New Roman"/>
              </w:rPr>
              <w:t xml:space="preserve">О. Ренуар 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др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) </w:t>
            </w:r>
            <w:r w:rsidRPr="0062702B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62702B">
              <w:rPr>
                <w:rFonts w:ascii="Times New Roman" w:hAnsi="Times New Roman" w:cs="Times New Roman"/>
              </w:rPr>
              <w:t xml:space="preserve"> составлять анализ произ-ведения; нахо-дить достове-рную инфор-мацию, необ-ходимую для решения учеб-ных задач </w:t>
            </w:r>
            <w:r w:rsidRPr="0062702B">
              <w:rPr>
                <w:rFonts w:ascii="Times New Roman" w:hAnsi="Times New Roman" w:cs="Times New Roman"/>
              </w:rPr>
              <w:br/>
              <w:t>(художественные шедевры, демонстрирующие измен-чивость образа человека в истории искусств)</w:t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Проблемы выявления в изобразительномискусстве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соотно-шения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духо-вной и вне-шней красо-ты человека. Красота че-ловека в ан-тичном ис-кусстве, искусстве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Средних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ве-ков, в евро-пейском</w:t>
            </w:r>
          </w:p>
          <w:p w:rsidR="007245CD" w:rsidRPr="0062702B" w:rsidRDefault="007245CD" w:rsidP="00196C31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русском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искусстве. Индивидуальный, драма-тический, духовно-нравственный образ, иде-ал</w:t>
            </w:r>
            <w:proofErr w:type="gramStart"/>
            <w:r w:rsidRPr="0062702B">
              <w:rPr>
                <w:rFonts w:ascii="Times New Roman" w:hAnsi="Times New Roman" w:cs="Times New Roman"/>
              </w:rPr>
              <w:t>.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М</w:t>
            </w:r>
            <w:proofErr w:type="gramEnd"/>
            <w:r w:rsidRPr="0062702B">
              <w:rPr>
                <w:rFonts w:ascii="Times New Roman" w:hAnsi="Times New Roman" w:cs="Times New Roman"/>
                <w:i/>
                <w:iCs/>
              </w:rPr>
              <w:t>ультимедийная презентация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3155C8">
            <w:pPr>
              <w:pStyle w:val="ParagraphStyle"/>
              <w:spacing w:line="252" w:lineRule="auto"/>
              <w:ind w:left="-108" w:right="-108"/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умеют использовать обра-зный язык изобразительного искусства (цвет, линию, ритм, композицию) для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достижения своих творческих замыслов, моделировать новые образы путем тран-сформации известных (с использованием средств изобразительного языка); осоз-нают свой интерес к жизни конкретного человека, высокое значение индивидуа-льной жизни; вырабатывают уважитель-но-доброжелательное отношение к иде-алам человечности.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при-нимают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сохраняют учебную задачу; учитывают выделенные учителем ориен-тиры действия в новом учебном матери-але в сотрудничестве с ним, оценивают свои достижения на уроке.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ознавате-льные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понимают значение произведе-ний изобразительного искусства в соз-дании культурного контекста между по-коленииями, между людьми.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Коммуни-кативные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во взаимодействии для решения коммуни-кативных и познавательных задач (изла-гают свое мнение в диалоге, обменива-ются мнениями о смысловом и эмоцио-нальном восприятии произведений – шедевров изобразительного искусства, принимают самостоятельные решения)</w:t>
            </w:r>
          </w:p>
        </w:tc>
        <w:tc>
          <w:tcPr>
            <w:tcW w:w="1843" w:type="dxa"/>
          </w:tcPr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плоскости(по пред-ставлению); подбор иллюстративного </w:t>
            </w:r>
            <w:r w:rsidRPr="0062702B">
              <w:rPr>
                <w:rFonts w:ascii="Times New Roman" w:hAnsi="Times New Roman" w:cs="Times New Roman"/>
              </w:rPr>
              <w:br/>
              <w:t>материала к изучаемым темам; обсуждение работ</w:t>
            </w:r>
          </w:p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товарищей,</w:t>
            </w:r>
          </w:p>
          <w:p w:rsidR="007245CD" w:rsidRPr="0062702B" w:rsidRDefault="007245CD" w:rsidP="008416A1">
            <w:pPr>
              <w:jc w:val="center"/>
            </w:pPr>
            <w:r w:rsidRPr="0062702B">
              <w:t xml:space="preserve">результатов индивидуальной </w:t>
            </w:r>
            <w:r w:rsidRPr="0062702B">
              <w:br/>
              <w:t>работы; просмотр мультимедийной презентации</w:t>
            </w:r>
          </w:p>
        </w:tc>
        <w:tc>
          <w:tcPr>
            <w:tcW w:w="1417" w:type="dxa"/>
          </w:tcPr>
          <w:p w:rsidR="007245CD" w:rsidRPr="0062702B" w:rsidRDefault="007245CD" w:rsidP="00194B4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Мини-</w:t>
            </w:r>
          </w:p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размыш-ления,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уровень </w:t>
            </w:r>
            <w:r w:rsidRPr="0062702B">
              <w:rPr>
                <w:rFonts w:ascii="Times New Roman" w:hAnsi="Times New Roman" w:cs="Times New Roman"/>
              </w:rPr>
              <w:br/>
              <w:t xml:space="preserve">знания </w:t>
            </w:r>
            <w:r w:rsidRPr="0062702B">
              <w:rPr>
                <w:rFonts w:ascii="Times New Roman" w:hAnsi="Times New Roman" w:cs="Times New Roman"/>
              </w:rPr>
              <w:br/>
            </w:r>
            <w:proofErr w:type="gramStart"/>
            <w:r w:rsidRPr="0062702B">
              <w:rPr>
                <w:rFonts w:ascii="Times New Roman" w:hAnsi="Times New Roman" w:cs="Times New Roman"/>
              </w:rPr>
              <w:t>по</w:t>
            </w:r>
            <w:proofErr w:type="gramEnd"/>
            <w:r w:rsidRPr="0062702B">
              <w:rPr>
                <w:rFonts w:ascii="Times New Roman" w:hAnsi="Times New Roman" w:cs="Times New Roman"/>
              </w:rPr>
              <w:t> пред-</w:t>
            </w:r>
          </w:p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мету, личные наблюдения учителя, ответы </w:t>
            </w:r>
            <w:proofErr w:type="gramStart"/>
            <w:r w:rsidRPr="0062702B">
              <w:rPr>
                <w:rFonts w:ascii="Times New Roman" w:hAnsi="Times New Roman" w:cs="Times New Roman"/>
              </w:rPr>
              <w:t>на</w:t>
            </w:r>
            <w:proofErr w:type="gramEnd"/>
            <w:r w:rsidRPr="0062702B">
              <w:rPr>
                <w:rFonts w:ascii="Times New Roman" w:hAnsi="Times New Roman" w:cs="Times New Roman"/>
              </w:rPr>
              <w:t> во-</w:t>
            </w:r>
          </w:p>
          <w:p w:rsidR="007245CD" w:rsidRPr="0062702B" w:rsidRDefault="007245CD" w:rsidP="008416A1">
            <w:pPr>
              <w:jc w:val="center"/>
            </w:pPr>
            <w:r w:rsidRPr="0062702B">
              <w:t xml:space="preserve">просы, </w:t>
            </w:r>
            <w:r w:rsidRPr="0062702B">
              <w:br/>
              <w:t>качество выполненных рисунков Индивидуально с</w:t>
            </w:r>
            <w:proofErr w:type="gramStart"/>
            <w:r w:rsidRPr="0062702B">
              <w:t>о-</w:t>
            </w:r>
            <w:proofErr w:type="gramEnd"/>
            <w:r w:rsidRPr="0062702B">
              <w:t xml:space="preserve"> ставленный анализ произведения. </w:t>
            </w:r>
            <w:proofErr w:type="gramStart"/>
            <w:r w:rsidRPr="0062702B">
              <w:t>Аргументированное вы-ступление</w:t>
            </w:r>
            <w:proofErr w:type="gramEnd"/>
          </w:p>
        </w:tc>
        <w:tc>
          <w:tcPr>
            <w:tcW w:w="1276" w:type="dxa"/>
            <w:gridSpan w:val="2"/>
          </w:tcPr>
          <w:p w:rsidR="007245CD" w:rsidRPr="0062702B" w:rsidRDefault="007245CD" w:rsidP="00095707">
            <w:pPr>
              <w:jc w:val="center"/>
            </w:pP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8 н</w:t>
            </w:r>
          </w:p>
        </w:tc>
        <w:tc>
          <w:tcPr>
            <w:tcW w:w="567" w:type="dxa"/>
            <w:gridSpan w:val="3"/>
          </w:tcPr>
          <w:p w:rsidR="007245CD" w:rsidRPr="0062702B" w:rsidRDefault="007245CD" w:rsidP="00095707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9</w:t>
            </w:r>
          </w:p>
          <w:p w:rsidR="007245CD" w:rsidRPr="0062702B" w:rsidRDefault="007245CD" w:rsidP="00EA7FC8">
            <w:pPr>
              <w:jc w:val="both"/>
            </w:pPr>
          </w:p>
        </w:tc>
        <w:tc>
          <w:tcPr>
            <w:tcW w:w="1282" w:type="dxa"/>
          </w:tcPr>
          <w:p w:rsidR="007245CD" w:rsidRPr="0062702B" w:rsidRDefault="007245CD" w:rsidP="008416A1">
            <w:pPr>
              <w:spacing w:before="100" w:beforeAutospacing="1" w:after="100" w:afterAutospacing="1"/>
            </w:pPr>
            <w:r w:rsidRPr="0062702B">
              <w:t xml:space="preserve">Поэзия </w:t>
            </w:r>
            <w:proofErr w:type="gramStart"/>
            <w:r w:rsidRPr="0062702B">
              <w:t>повсе-дневной</w:t>
            </w:r>
            <w:proofErr w:type="gramEnd"/>
            <w:r w:rsidRPr="0062702B">
              <w:t xml:space="preserve"> жизни </w:t>
            </w:r>
            <w:r w:rsidRPr="0062702B">
              <w:br/>
              <w:t xml:space="preserve">в искусстве разных народов </w:t>
            </w:r>
            <w:r w:rsidRPr="0062702B">
              <w:br/>
            </w:r>
          </w:p>
        </w:tc>
        <w:tc>
          <w:tcPr>
            <w:tcW w:w="1276" w:type="dxa"/>
            <w:gridSpan w:val="3"/>
          </w:tcPr>
          <w:p w:rsidR="007245CD" w:rsidRPr="0062702B" w:rsidRDefault="007245CD" w:rsidP="00EA7FC8">
            <w:proofErr w:type="gramStart"/>
            <w:r w:rsidRPr="0062702B">
              <w:rPr>
                <w:i/>
                <w:iCs/>
              </w:rPr>
              <w:t xml:space="preserve">(поста-новка </w:t>
            </w:r>
            <w:r w:rsidRPr="0062702B">
              <w:rPr>
                <w:i/>
                <w:iCs/>
              </w:rPr>
              <w:br/>
              <w:t xml:space="preserve">и решение учебной </w:t>
            </w:r>
            <w:r w:rsidRPr="0062702B">
              <w:rPr>
                <w:i/>
                <w:iCs/>
              </w:rPr>
              <w:br/>
              <w:t>задачи</w:t>
            </w:r>
            <w:proofErr w:type="gramEnd"/>
          </w:p>
        </w:tc>
        <w:tc>
          <w:tcPr>
            <w:tcW w:w="1667" w:type="dxa"/>
          </w:tcPr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>Знать:</w:t>
            </w:r>
            <w:r w:rsidRPr="0062702B">
              <w:rPr>
                <w:rFonts w:ascii="Times New Roman" w:hAnsi="Times New Roman" w:cs="Times New Roman"/>
              </w:rPr>
              <w:t xml:space="preserve"> определе-</w:t>
            </w:r>
          </w:p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ние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бытовой жанр в изобразительном искусстве</w:t>
            </w:r>
            <w:r w:rsidRPr="0062702B">
              <w:rPr>
                <w:rFonts w:ascii="Times New Roman" w:hAnsi="Times New Roman" w:cs="Times New Roman"/>
              </w:rPr>
              <w:t>; картины художников русских и зарубежных, работавших в этом жанре.</w:t>
            </w:r>
          </w:p>
          <w:p w:rsidR="007245CD" w:rsidRPr="0062702B" w:rsidRDefault="007245CD" w:rsidP="00EC610A">
            <w:proofErr w:type="gramStart"/>
            <w:r w:rsidRPr="0062702B">
              <w:rPr>
                <w:b/>
                <w:bCs/>
              </w:rPr>
              <w:t>Уметь:</w:t>
            </w:r>
            <w:r w:rsidRPr="0062702B">
              <w:t xml:space="preserve"> критически оценивать произведения искусства, строить многофигурную композицию, работать художественными материалами для живописи (гуашь, акварель</w:t>
            </w:r>
            <w:proofErr w:type="gramEnd"/>
          </w:p>
        </w:tc>
        <w:tc>
          <w:tcPr>
            <w:tcW w:w="1667" w:type="dxa"/>
            <w:gridSpan w:val="2"/>
          </w:tcPr>
          <w:p w:rsidR="007245CD" w:rsidRPr="0062702B" w:rsidRDefault="007245CD" w:rsidP="00EC610A">
            <w:pPr>
              <w:pStyle w:val="ParagraphStyle"/>
              <w:spacing w:line="252" w:lineRule="auto"/>
              <w:ind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Жизнь людей </w:t>
            </w:r>
            <w:r w:rsidRPr="0062702B">
              <w:rPr>
                <w:rFonts w:ascii="Times New Roman" w:hAnsi="Times New Roman" w:cs="Times New Roman"/>
              </w:rPr>
              <w:br/>
              <w:t xml:space="preserve">разных эпох, отображенная в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изобрази-тельном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искусстве.</w:t>
            </w:r>
          </w:p>
          <w:p w:rsidR="007245CD" w:rsidRPr="0062702B" w:rsidRDefault="007245CD" w:rsidP="00F940A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Искусство Древней Греции, Японии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Средних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ве-ков, совр-еменное искусство. </w:t>
            </w:r>
          </w:p>
          <w:p w:rsidR="007245CD" w:rsidRPr="0062702B" w:rsidRDefault="007245CD" w:rsidP="00F940A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Различия произведений древних культур по их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стилис-тическим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признакам и традициям поэтики их искусства. Жанровая живопись, бытовой жанр, быт.</w:t>
            </w:r>
          </w:p>
          <w:p w:rsidR="007245CD" w:rsidRPr="0062702B" w:rsidRDefault="007245CD" w:rsidP="00F940AA">
            <w:r w:rsidRPr="0062702B">
              <w:rPr>
                <w:i/>
                <w:iCs/>
              </w:rPr>
              <w:t xml:space="preserve">Мультимедийная </w:t>
            </w:r>
            <w:proofErr w:type="gramStart"/>
            <w:r w:rsidRPr="0062702B">
              <w:rPr>
                <w:i/>
                <w:iCs/>
              </w:rPr>
              <w:t>презен-тация</w:t>
            </w:r>
            <w:proofErr w:type="gramEnd"/>
          </w:p>
        </w:tc>
        <w:tc>
          <w:tcPr>
            <w:tcW w:w="4253" w:type="dxa"/>
            <w:gridSpan w:val="2"/>
          </w:tcPr>
          <w:p w:rsidR="007245CD" w:rsidRPr="0062702B" w:rsidRDefault="007245CD" w:rsidP="00EC610A">
            <w:pPr>
              <w:pStyle w:val="ParagraphStyle"/>
              <w:spacing w:line="252" w:lineRule="auto"/>
              <w:ind w:right="-108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интерес к поставленной задаче; осознают свои эмоции, многообразие взглядов на произведения изобразительного искус-ства.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со-храняют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учебную задачу; учитывают выделенные учителем ориентиры дей-ствия в новом учебном материале в со-трудничестве с ним, оценивают свои достижения на уроке; получают эсте-тическое наслаждение от произведе-ний искусства.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уме-ют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устанавливать аналогии, создавать модель объектов; сравнивают объекты по заданным критериям; строят логи-чески обоснованные рассуждения; зна-комятся с бытовым жанром, его мес-том в истории искусства; знают имена выдающихся художников, работавших в жанре; получают навыки составлени-я композиции в жанровой живописи.</w:t>
            </w:r>
          </w:p>
          <w:p w:rsidR="007245CD" w:rsidRPr="0062702B" w:rsidRDefault="007245CD" w:rsidP="00EC610A">
            <w:r w:rsidRPr="0062702B">
              <w:rPr>
                <w:b/>
                <w:bCs/>
                <w:i/>
                <w:iCs/>
              </w:rPr>
              <w:t>Коммуникативные:</w:t>
            </w:r>
            <w:r w:rsidRPr="0062702B">
              <w:t xml:space="preserve"> проявляют </w:t>
            </w:r>
            <w:proofErr w:type="gramStart"/>
            <w:r w:rsidRPr="0062702B">
              <w:t>актив-ность</w:t>
            </w:r>
            <w:proofErr w:type="gramEnd"/>
            <w:r w:rsidRPr="0062702B">
              <w:t xml:space="preserve"> во взаимодействии для решения коммуникативных и познавательных задач (излагают свое мнение в диало-ге, обмениваются мнениями о смысло-вом эмоциональном восприятии про-изведений – шедевров изобразитель-ного искусства), принимают самос-тоятельные решения; обмениваются мнениями, сотрудничают с одноклас-сниками, умеют понимать позицию партнера</w:t>
            </w:r>
          </w:p>
        </w:tc>
        <w:tc>
          <w:tcPr>
            <w:tcW w:w="1843" w:type="dxa"/>
          </w:tcPr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(по пред-ставлению); подбор иллюстративного </w:t>
            </w:r>
          </w:p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материала </w:t>
            </w:r>
          </w:p>
          <w:p w:rsidR="007245CD" w:rsidRPr="0062702B" w:rsidRDefault="007245CD" w:rsidP="008416A1">
            <w:pPr>
              <w:spacing w:before="100" w:beforeAutospacing="1" w:after="100" w:afterAutospacing="1"/>
            </w:pPr>
            <w:r w:rsidRPr="0062702B">
              <w:t xml:space="preserve">к изучаемым темам; изучение </w:t>
            </w:r>
            <w:r w:rsidRPr="0062702B">
              <w:br/>
              <w:t xml:space="preserve">художественного </w:t>
            </w:r>
            <w:r w:rsidRPr="0062702B">
              <w:br/>
              <w:t xml:space="preserve">наследия; обсуждение работ товарищей, результатов индивидуальной </w:t>
            </w:r>
            <w:r w:rsidRPr="0062702B">
              <w:br/>
              <w:t>работы; просмотр мультимедийной презентации</w:t>
            </w:r>
          </w:p>
        </w:tc>
        <w:tc>
          <w:tcPr>
            <w:tcW w:w="1417" w:type="dxa"/>
          </w:tcPr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Мини-</w:t>
            </w:r>
          </w:p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размыш-ления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, уровень знания </w:t>
            </w:r>
          </w:p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по предмету, </w:t>
            </w:r>
          </w:p>
          <w:p w:rsidR="007245CD" w:rsidRPr="0062702B" w:rsidRDefault="007245CD" w:rsidP="008416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личные наблюдения учителя, ответы на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во-просы</w:t>
            </w:r>
            <w:proofErr w:type="gramEnd"/>
            <w:r w:rsidRPr="0062702B">
              <w:rPr>
                <w:rFonts w:ascii="Times New Roman" w:hAnsi="Times New Roman" w:cs="Times New Roman"/>
              </w:rPr>
              <w:t>, вопло-</w:t>
            </w:r>
          </w:p>
          <w:p w:rsidR="007245CD" w:rsidRPr="0062702B" w:rsidRDefault="007245CD" w:rsidP="00EF7963">
            <w:r w:rsidRPr="0062702B">
              <w:t>щение своего</w:t>
            </w:r>
            <w:r w:rsidRPr="0062702B">
              <w:br/>
              <w:t xml:space="preserve">замысла на бумаге, качество, выполненных рисунков 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A7FC8">
            <w:r w:rsidRPr="0062702B">
              <w:t xml:space="preserve">Рисунок, </w:t>
            </w:r>
            <w:r w:rsidRPr="0062702B">
              <w:br/>
              <w:t xml:space="preserve">выполненный </w:t>
            </w:r>
            <w:r w:rsidRPr="0062702B">
              <w:br/>
              <w:t>коллективно на большом формате гуашью или акв</w:t>
            </w:r>
            <w:proofErr w:type="gramStart"/>
            <w:r w:rsidRPr="0062702B">
              <w:t>а-</w:t>
            </w:r>
            <w:proofErr w:type="gramEnd"/>
            <w:r w:rsidRPr="0062702B">
              <w:br/>
              <w:t>релью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9 н</w:t>
            </w:r>
          </w:p>
        </w:tc>
        <w:tc>
          <w:tcPr>
            <w:tcW w:w="567" w:type="dxa"/>
            <w:gridSpan w:val="3"/>
          </w:tcPr>
          <w:p w:rsidR="007245CD" w:rsidRPr="0062702B" w:rsidRDefault="007245CD" w:rsidP="00EA7FC8">
            <w:pPr>
              <w:jc w:val="center"/>
              <w:rPr>
                <w:rFonts w:eastAsia="Calibri"/>
              </w:rPr>
            </w:pPr>
          </w:p>
        </w:tc>
      </w:tr>
      <w:tr w:rsidR="007245CD" w:rsidRPr="0062702B" w:rsidTr="007245CD">
        <w:tc>
          <w:tcPr>
            <w:tcW w:w="16376" w:type="dxa"/>
            <w:gridSpan w:val="20"/>
          </w:tcPr>
          <w:p w:rsidR="007245CD" w:rsidRPr="0062702B" w:rsidRDefault="007245CD" w:rsidP="00F940AA">
            <w:pPr>
              <w:jc w:val="center"/>
            </w:pPr>
            <w:r w:rsidRPr="0062702B">
              <w:tab/>
              <w:t>2 четверть</w:t>
            </w:r>
            <w:r w:rsidRPr="0062702B">
              <w:rPr>
                <w:b/>
              </w:rPr>
              <w:t xml:space="preserve">. </w:t>
            </w:r>
            <w:r w:rsidRPr="0062702B">
              <w:rPr>
                <w:b/>
                <w:bCs/>
              </w:rPr>
              <w:t xml:space="preserve">ПОЭЗИЯ ПОВСЕДНЕВНОСТИ </w:t>
            </w:r>
            <w:r w:rsidRPr="0062702B">
              <w:rPr>
                <w:b/>
              </w:rPr>
              <w:t xml:space="preserve">7 уроков         </w:t>
            </w:r>
          </w:p>
        </w:tc>
        <w:tc>
          <w:tcPr>
            <w:tcW w:w="1700" w:type="dxa"/>
            <w:gridSpan w:val="2"/>
          </w:tcPr>
          <w:p w:rsidR="007245CD" w:rsidRPr="0062702B" w:rsidRDefault="007245CD"/>
        </w:tc>
        <w:tc>
          <w:tcPr>
            <w:tcW w:w="1700" w:type="dxa"/>
            <w:gridSpan w:val="2"/>
          </w:tcPr>
          <w:p w:rsidR="007245CD" w:rsidRPr="0062702B" w:rsidRDefault="007245CD"/>
        </w:tc>
        <w:tc>
          <w:tcPr>
            <w:tcW w:w="1700" w:type="dxa"/>
            <w:gridSpan w:val="2"/>
          </w:tcPr>
          <w:p w:rsidR="007245CD" w:rsidRPr="0062702B" w:rsidRDefault="007245CD"/>
        </w:tc>
        <w:tc>
          <w:tcPr>
            <w:tcW w:w="1700" w:type="dxa"/>
            <w:gridSpan w:val="2"/>
          </w:tcPr>
          <w:p w:rsidR="007245CD" w:rsidRPr="0062702B" w:rsidRDefault="007245CD"/>
        </w:tc>
        <w:tc>
          <w:tcPr>
            <w:tcW w:w="1700" w:type="dxa"/>
            <w:gridSpan w:val="2"/>
          </w:tcPr>
          <w:p w:rsidR="007245CD" w:rsidRPr="0062702B" w:rsidRDefault="007245CD"/>
        </w:tc>
        <w:tc>
          <w:tcPr>
            <w:tcW w:w="1700" w:type="dxa"/>
          </w:tcPr>
          <w:p w:rsidR="007245CD" w:rsidRPr="0062702B" w:rsidRDefault="007245CD"/>
        </w:tc>
        <w:tc>
          <w:tcPr>
            <w:tcW w:w="1700" w:type="dxa"/>
          </w:tcPr>
          <w:p w:rsidR="007245CD" w:rsidRPr="0062702B" w:rsidRDefault="007245CD"/>
        </w:tc>
        <w:tc>
          <w:tcPr>
            <w:tcW w:w="1700" w:type="dxa"/>
          </w:tcPr>
          <w:p w:rsidR="007245CD" w:rsidRPr="0062702B" w:rsidRDefault="007245CD"/>
        </w:tc>
        <w:tc>
          <w:tcPr>
            <w:tcW w:w="1700" w:type="dxa"/>
          </w:tcPr>
          <w:p w:rsidR="007245CD" w:rsidRPr="0062702B" w:rsidRDefault="007245CD" w:rsidP="00876B18">
            <w:pPr>
              <w:ind w:left="-24" w:firstLine="24"/>
              <w:jc w:val="center"/>
            </w:pPr>
            <w:r w:rsidRPr="0062702B">
              <w:t xml:space="preserve">2 четверть </w:t>
            </w:r>
            <w:r w:rsidRPr="0062702B">
              <w:rPr>
                <w:b/>
              </w:rPr>
              <w:t>  «Ты украшаешь»  </w:t>
            </w:r>
            <w:r w:rsidRPr="0062702B">
              <w:t>– 7 уроков</w:t>
            </w: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</w:p>
          <w:p w:rsidR="007245CD" w:rsidRPr="0062702B" w:rsidRDefault="007245CD" w:rsidP="00EA7FC8">
            <w:pPr>
              <w:jc w:val="both"/>
            </w:pPr>
          </w:p>
        </w:tc>
        <w:tc>
          <w:tcPr>
            <w:tcW w:w="1282" w:type="dxa"/>
          </w:tcPr>
          <w:p w:rsidR="007245CD" w:rsidRPr="0062702B" w:rsidRDefault="007245CD" w:rsidP="00F940AA">
            <w:r w:rsidRPr="0062702B">
              <w:t>Тематическая картина. Бытовой и исторический жанры</w:t>
            </w:r>
            <w:r w:rsidRPr="0062702B">
              <w:rPr>
                <w:i/>
                <w:iCs/>
              </w:rPr>
              <w:t xml:space="preserve"> </w:t>
            </w:r>
            <w:r w:rsidRPr="0062702B">
              <w:rPr>
                <w:i/>
                <w:iCs/>
              </w:rPr>
              <w:br/>
            </w:r>
          </w:p>
        </w:tc>
        <w:tc>
          <w:tcPr>
            <w:tcW w:w="1100" w:type="dxa"/>
            <w:gridSpan w:val="2"/>
          </w:tcPr>
          <w:p w:rsidR="007245CD" w:rsidRPr="0062702B" w:rsidRDefault="007245CD" w:rsidP="00EA7FC8">
            <w:proofErr w:type="gramStart"/>
            <w:r w:rsidRPr="0062702B">
              <w:rPr>
                <w:i/>
                <w:iCs/>
              </w:rPr>
              <w:t xml:space="preserve">(поста-новка </w:t>
            </w:r>
            <w:r w:rsidRPr="0062702B">
              <w:rPr>
                <w:i/>
                <w:iCs/>
              </w:rPr>
              <w:br/>
              <w:t xml:space="preserve">и решение учебной </w:t>
            </w:r>
            <w:r w:rsidRPr="0062702B">
              <w:rPr>
                <w:i/>
                <w:iCs/>
              </w:rPr>
              <w:br/>
              <w:t>задачи</w:t>
            </w:r>
            <w:proofErr w:type="gramEnd"/>
          </w:p>
        </w:tc>
        <w:tc>
          <w:tcPr>
            <w:tcW w:w="1843" w:type="dxa"/>
            <w:gridSpan w:val="2"/>
          </w:tcPr>
          <w:p w:rsidR="007245CD" w:rsidRPr="0062702B" w:rsidRDefault="007245CD" w:rsidP="00A475FC">
            <w:pPr>
              <w:pStyle w:val="ParagraphStyle"/>
              <w:tabs>
                <w:tab w:val="left" w:pos="3118"/>
              </w:tabs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понятие </w:t>
            </w:r>
          </w:p>
          <w:p w:rsidR="007245CD" w:rsidRPr="0062702B" w:rsidRDefault="007245CD" w:rsidP="00A475FC">
            <w:pPr>
              <w:pStyle w:val="ParagraphStyle"/>
              <w:tabs>
                <w:tab w:val="left" w:pos="1559"/>
              </w:tabs>
              <w:spacing w:line="252" w:lineRule="auto"/>
              <w:ind w:left="-108"/>
              <w:rPr>
                <w:rFonts w:ascii="Times New Roman" w:hAnsi="Times New Roman" w:cs="Times New Roman"/>
                <w:i/>
                <w:iCs/>
              </w:rPr>
            </w:pPr>
            <w:r w:rsidRPr="0062702B">
              <w:rPr>
                <w:rFonts w:ascii="Times New Roman" w:hAnsi="Times New Roman" w:cs="Times New Roman"/>
                <w:i/>
                <w:iCs/>
              </w:rPr>
              <w:t xml:space="preserve">тематическая </w:t>
            </w:r>
          </w:p>
          <w:p w:rsidR="007245CD" w:rsidRPr="0062702B" w:rsidRDefault="007245CD" w:rsidP="00A475FC">
            <w:pPr>
              <w:pStyle w:val="ParagraphStyle"/>
              <w:tabs>
                <w:tab w:val="left" w:pos="1559"/>
              </w:tabs>
              <w:spacing w:line="252" w:lineRule="auto"/>
              <w:ind w:lef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i/>
                <w:iCs/>
              </w:rPr>
              <w:t xml:space="preserve">картина </w:t>
            </w:r>
            <w:r w:rsidRPr="0062702B">
              <w:rPr>
                <w:rFonts w:ascii="Times New Roman" w:hAnsi="Times New Roman" w:cs="Times New Roman"/>
              </w:rPr>
              <w:t xml:space="preserve">как вид </w:t>
            </w:r>
          </w:p>
          <w:p w:rsidR="007245CD" w:rsidRPr="0062702B" w:rsidRDefault="007245CD" w:rsidP="00A475FC">
            <w:pPr>
              <w:pStyle w:val="ParagraphStyle"/>
              <w:spacing w:line="252" w:lineRule="auto"/>
              <w:ind w:left="-108" w:right="-108"/>
            </w:pPr>
            <w:r w:rsidRPr="0062702B">
              <w:rPr>
                <w:rFonts w:ascii="Times New Roman" w:hAnsi="Times New Roman" w:cs="Times New Roman"/>
              </w:rPr>
              <w:t>живописи; про-изведения изо-бразительного искусства на те-мы бытовой жи-зни ранцузских импрессионистов и русских пере-движников</w:t>
            </w:r>
            <w:proofErr w:type="gramStart"/>
            <w:r w:rsidRPr="0062702B">
              <w:rPr>
                <w:rFonts w:ascii="Times New Roman" w:hAnsi="Times New Roman" w:cs="Times New Roman"/>
              </w:rPr>
              <w:t>.</w:t>
            </w:r>
            <w:r w:rsidRPr="0062702B">
              <w:rPr>
                <w:rFonts w:ascii="Times New Roman" w:hAnsi="Times New Roman" w:cs="Times New Roman"/>
                <w:b/>
                <w:bCs/>
              </w:rPr>
              <w:t>У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</w:rPr>
              <w:t>ме-ть:</w:t>
            </w:r>
            <w:r w:rsidRPr="0062702B">
              <w:rPr>
                <w:rFonts w:ascii="Times New Roman" w:hAnsi="Times New Roman" w:cs="Times New Roman"/>
              </w:rPr>
              <w:t xml:space="preserve"> перечислять и характеризовать основныежан-ры сюжетно-тематической картины. Объяснять понятие «станковая живопись»; выполнять худ</w:t>
            </w:r>
            <w:proofErr w:type="gramStart"/>
            <w:r w:rsidRPr="0062702B">
              <w:rPr>
                <w:rFonts w:ascii="Times New Roman" w:hAnsi="Times New Roman" w:cs="Times New Roman"/>
              </w:rPr>
              <w:t>о-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жественный анализ произведения изобразительного искусства</w:t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A475FC">
            <w:pPr>
              <w:pStyle w:val="ParagraphStyle"/>
              <w:spacing w:line="252" w:lineRule="auto"/>
              <w:ind w:left="-108" w:right="-74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Понятие </w:t>
            </w: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те-матическая</w:t>
            </w:r>
            <w:proofErr w:type="gramEnd"/>
            <w:r w:rsidRPr="0062702B">
              <w:rPr>
                <w:rFonts w:ascii="Times New Roman" w:hAnsi="Times New Roman" w:cs="Times New Roman"/>
                <w:i/>
                <w:iCs/>
              </w:rPr>
              <w:t xml:space="preserve"> картина </w:t>
            </w:r>
            <w:r w:rsidRPr="0062702B">
              <w:rPr>
                <w:rFonts w:ascii="Times New Roman" w:hAnsi="Times New Roman" w:cs="Times New Roman"/>
              </w:rPr>
              <w:t xml:space="preserve">как вид живописи.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Основные жа-нры сюжетно-тематической картины.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По-нятие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стан-ковая живо-пись</w:t>
            </w:r>
            <w:r w:rsidRPr="0062702B">
              <w:rPr>
                <w:rFonts w:ascii="Times New Roman" w:hAnsi="Times New Roman" w:cs="Times New Roman"/>
              </w:rPr>
              <w:t>. Лучшие произведения изобразительного искусства</w:t>
            </w:r>
          </w:p>
          <w:p w:rsidR="007245CD" w:rsidRPr="0062702B" w:rsidRDefault="007245CD" w:rsidP="00A475FC">
            <w:pPr>
              <w:pStyle w:val="ParagraphStyle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на темы </w:t>
            </w:r>
            <w:proofErr w:type="gramStart"/>
            <w:r w:rsidRPr="0062702B">
              <w:rPr>
                <w:rFonts w:ascii="Times New Roman" w:hAnsi="Times New Roman" w:cs="Times New Roman"/>
              </w:rPr>
              <w:t>быто-вой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жизни</w:t>
            </w:r>
            <w:r w:rsidRPr="0062702B">
              <w:rPr>
                <w:rFonts w:ascii="Times New Roman" w:hAnsi="Times New Roman" w:cs="Times New Roman"/>
              </w:rPr>
              <w:br/>
              <w:t xml:space="preserve">французских импрессионистов и русских </w:t>
            </w:r>
            <w:r w:rsidRPr="0062702B">
              <w:rPr>
                <w:rFonts w:ascii="Times New Roman" w:hAnsi="Times New Roman" w:cs="Times New Roman"/>
              </w:rPr>
              <w:br/>
              <w:t>передвижни-ков. Тематичес</w:t>
            </w:r>
          </w:p>
          <w:p w:rsidR="007245CD" w:rsidRPr="0062702B" w:rsidRDefault="007245CD" w:rsidP="00A475FC">
            <w:pPr>
              <w:pStyle w:val="ParagraphStyle"/>
              <w:ind w:left="-108" w:right="-108"/>
            </w:pPr>
            <w:r w:rsidRPr="0062702B">
              <w:rPr>
                <w:rFonts w:ascii="Times New Roman" w:hAnsi="Times New Roman" w:cs="Times New Roman"/>
              </w:rPr>
              <w:t>-кая картина,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станковая жи-вопись</w:t>
            </w:r>
            <w:proofErr w:type="gramStart"/>
            <w:r w:rsidRPr="0062702B">
              <w:rPr>
                <w:rFonts w:ascii="Times New Roman" w:hAnsi="Times New Roman" w:cs="Times New Roman"/>
              </w:rPr>
              <w:t>.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М</w:t>
            </w:r>
            <w:proofErr w:type="gramEnd"/>
            <w:r w:rsidRPr="0062702B">
              <w:rPr>
                <w:rFonts w:ascii="Times New Roman" w:hAnsi="Times New Roman" w:cs="Times New Roman"/>
                <w:i/>
                <w:iCs/>
              </w:rPr>
              <w:t>ультимедийная презентация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A475FC">
            <w:pPr>
              <w:pStyle w:val="ParagraphStyle"/>
              <w:spacing w:line="252" w:lineRule="auto"/>
              <w:ind w:right="-108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интерес к поставленной задаче, имеют </w:t>
            </w:r>
            <w:proofErr w:type="gramStart"/>
            <w:r w:rsidRPr="0062702B">
              <w:rPr>
                <w:rFonts w:ascii="Times New Roman" w:hAnsi="Times New Roman" w:cs="Times New Roman"/>
              </w:rPr>
              <w:t>мотива-цию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учебной деятельности; понимают значение знаний для человека, стремят-ся к приобретению новых знаний, при-обретают мотивацию процесса станов-ления художественно-творческих навы-ков.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сох-раняют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учебную задачу; учитывают вы-деленные учителем ориентиры действи-я в новом учебном материале в сотру-дничестве с ним, оценивают свои длс-тижения на уроке.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умеют использовать образный язык изобразительного искусства (цвет,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ли-нию</w:t>
            </w:r>
            <w:proofErr w:type="gramEnd"/>
            <w:r w:rsidRPr="0062702B">
              <w:rPr>
                <w:rFonts w:ascii="Times New Roman" w:hAnsi="Times New Roman" w:cs="Times New Roman"/>
              </w:rPr>
              <w:t>, ритм, композицию) для достиже-ния своих творческих замыслов, моде-лировать новые образы путем трансфо-рмации известных (с использованием средств изобразительного языка); само-стоятельно создают алгоритм при рабо-те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над анализом художественного про-изведения.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прояв-ляют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активность для решения комму-никативных и познавательных задач (излагают свое мнение в диалоге, обме-ниваются мнениями о смысловом и эмоциональном восприятии произве-дений – шедевров изобразительного искусства</w:t>
            </w:r>
            <w:r w:rsidRPr="0062702B">
              <w:t>)</w:t>
            </w:r>
          </w:p>
        </w:tc>
        <w:tc>
          <w:tcPr>
            <w:tcW w:w="1843" w:type="dxa"/>
          </w:tcPr>
          <w:p w:rsidR="007245CD" w:rsidRPr="0062702B" w:rsidRDefault="007245CD" w:rsidP="00F940A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Изучение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художественного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наследия; подбор иллюстративного </w:t>
            </w:r>
            <w:r w:rsidRPr="0062702B">
              <w:rPr>
                <w:rFonts w:ascii="Times New Roman" w:hAnsi="Times New Roman" w:cs="Times New Roman"/>
              </w:rPr>
              <w:br/>
              <w:t xml:space="preserve">материала </w:t>
            </w:r>
          </w:p>
          <w:p w:rsidR="007245CD" w:rsidRPr="0062702B" w:rsidRDefault="007245CD" w:rsidP="00F940AA">
            <w:r w:rsidRPr="0062702B">
              <w:t>к изучаемым темам; восприятие явлений действительности и произведений искусства; просмотр мультимедийной презентации; художес</w:t>
            </w:r>
            <w:proofErr w:type="gramStart"/>
            <w:r w:rsidRPr="0062702B">
              <w:t>т-</w:t>
            </w:r>
            <w:proofErr w:type="gramEnd"/>
            <w:r w:rsidRPr="0062702B">
              <w:t xml:space="preserve"> венный </w:t>
            </w:r>
            <w:r w:rsidRPr="0062702B">
              <w:br/>
              <w:t>анализ произведений изобразительного искусства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Мини-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</w:r>
            <w:proofErr w:type="gramStart"/>
            <w:r w:rsidRPr="0062702B">
              <w:rPr>
                <w:rFonts w:ascii="Times New Roman" w:hAnsi="Times New Roman" w:cs="Times New Roman"/>
              </w:rPr>
              <w:t>по</w:t>
            </w:r>
            <w:proofErr w:type="gramEnd"/>
            <w:r w:rsidRPr="0062702B">
              <w:rPr>
                <w:rFonts w:ascii="Times New Roman" w:hAnsi="Times New Roman" w:cs="Times New Roman"/>
              </w:rPr>
              <w:t> пред-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мету, 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личные наблюдения учи-теля, </w:t>
            </w:r>
            <w:r w:rsidRPr="0062702B">
              <w:rPr>
                <w:rFonts w:ascii="Times New Roman" w:hAnsi="Times New Roman" w:cs="Times New Roman"/>
              </w:rPr>
              <w:br/>
              <w:t xml:space="preserve">ответы </w:t>
            </w:r>
            <w:proofErr w:type="gramStart"/>
            <w:r w:rsidRPr="0062702B">
              <w:rPr>
                <w:rFonts w:ascii="Times New Roman" w:hAnsi="Times New Roman" w:cs="Times New Roman"/>
              </w:rPr>
              <w:t>на</w:t>
            </w:r>
            <w:proofErr w:type="gramEnd"/>
            <w:r w:rsidRPr="0062702B">
              <w:rPr>
                <w:rFonts w:ascii="Times New Roman" w:hAnsi="Times New Roman" w:cs="Times New Roman"/>
              </w:rPr>
              <w:t> во-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просы, умение рассуждать </w:t>
            </w:r>
            <w:r w:rsidRPr="0062702B">
              <w:rPr>
                <w:rFonts w:ascii="Times New Roman" w:hAnsi="Times New Roman" w:cs="Times New Roman"/>
              </w:rPr>
              <w:br/>
              <w:t xml:space="preserve">о роли жанровой </w:t>
            </w:r>
            <w:proofErr w:type="gramStart"/>
            <w:r w:rsidRPr="0062702B">
              <w:rPr>
                <w:rFonts w:ascii="Times New Roman" w:hAnsi="Times New Roman" w:cs="Times New Roman"/>
              </w:rPr>
              <w:t>кар-тины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в форми-</w:t>
            </w:r>
          </w:p>
          <w:p w:rsidR="007245CD" w:rsidRPr="0062702B" w:rsidRDefault="007245CD" w:rsidP="00EF7963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>ровании наших представлений о жизни людей</w:t>
            </w:r>
            <w:r w:rsidRPr="0062702B">
              <w:t xml:space="preserve"> </w:t>
            </w:r>
          </w:p>
          <w:p w:rsidR="007245CD" w:rsidRPr="0062702B" w:rsidRDefault="007245CD" w:rsidP="00297AB8"/>
        </w:tc>
        <w:tc>
          <w:tcPr>
            <w:tcW w:w="1276" w:type="dxa"/>
            <w:gridSpan w:val="2"/>
          </w:tcPr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Рисунок, </w:t>
            </w:r>
            <w:r w:rsidRPr="0062702B">
              <w:rPr>
                <w:rFonts w:ascii="Times New Roman" w:hAnsi="Times New Roman" w:cs="Times New Roman"/>
              </w:rPr>
              <w:br/>
              <w:t>выполненный коллективно на формате А</w:t>
            </w:r>
            <w:proofErr w:type="gramStart"/>
            <w:r w:rsidRPr="0062702B">
              <w:rPr>
                <w:rFonts w:ascii="Times New Roman" w:hAnsi="Times New Roman" w:cs="Times New Roman"/>
              </w:rPr>
              <w:t>2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</w:rPr>
              <w:br/>
              <w:t>(завершение работы); письмен-</w:t>
            </w:r>
          </w:p>
          <w:p w:rsidR="007245CD" w:rsidRPr="0062702B" w:rsidRDefault="007245CD" w:rsidP="00EF7963">
            <w:r w:rsidRPr="0062702B">
              <w:t>ный</w:t>
            </w:r>
            <w:r w:rsidRPr="0062702B">
              <w:br/>
              <w:t>анализ произведения искус-ства быт</w:t>
            </w:r>
            <w:proofErr w:type="gramStart"/>
            <w:r w:rsidRPr="0062702B">
              <w:t>о-</w:t>
            </w:r>
            <w:proofErr w:type="gramEnd"/>
            <w:r w:rsidRPr="0062702B">
              <w:br/>
              <w:t>вого жанра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10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11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Сюжет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>и </w:t>
            </w:r>
            <w:proofErr w:type="gramStart"/>
            <w:r w:rsidRPr="0062702B">
              <w:rPr>
                <w:rFonts w:ascii="Times New Roman" w:hAnsi="Times New Roman" w:cs="Times New Roman"/>
              </w:rPr>
              <w:t>содер-жание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</w:rPr>
              <w:br/>
              <w:t>в картине</w:t>
            </w:r>
            <w:r w:rsidRPr="0062702B">
              <w:rPr>
                <w:rFonts w:ascii="Times New Roman" w:hAnsi="Times New Roman" w:cs="Times New Roman"/>
              </w:rPr>
              <w:br/>
            </w:r>
          </w:p>
          <w:p w:rsidR="007245CD" w:rsidRPr="0062702B" w:rsidRDefault="007245CD" w:rsidP="00297AB8">
            <w:pPr>
              <w:spacing w:before="100" w:beforeAutospacing="1" w:after="100" w:afterAutospacing="1"/>
            </w:pPr>
          </w:p>
        </w:tc>
        <w:tc>
          <w:tcPr>
            <w:tcW w:w="1100" w:type="dxa"/>
            <w:gridSpan w:val="2"/>
          </w:tcPr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 xml:space="preserve">(поста-новка </w:t>
            </w:r>
            <w:r w:rsidRPr="0062702B">
              <w:rPr>
                <w:rFonts w:ascii="Times New Roman" w:hAnsi="Times New Roman" w:cs="Times New Roman"/>
                <w:i/>
                <w:iCs/>
              </w:rPr>
              <w:br/>
              <w:t>и решение учебной</w:t>
            </w:r>
            <w:proofErr w:type="gramEnd"/>
          </w:p>
          <w:p w:rsidR="007245CD" w:rsidRPr="0062702B" w:rsidRDefault="007245CD" w:rsidP="00297AB8">
            <w:r w:rsidRPr="0062702B">
              <w:rPr>
                <w:i/>
                <w:iCs/>
              </w:rPr>
              <w:t>задачи</w:t>
            </w:r>
          </w:p>
        </w:tc>
        <w:tc>
          <w:tcPr>
            <w:tcW w:w="1843" w:type="dxa"/>
            <w:gridSpan w:val="2"/>
          </w:tcPr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разницу между сюжетом 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 содержанием.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62702B">
              <w:rPr>
                <w:rFonts w:ascii="Times New Roman" w:hAnsi="Times New Roman" w:cs="Times New Roman"/>
              </w:rPr>
              <w:t xml:space="preserve">создавать эскиз композиции; объяснять понятия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 xml:space="preserve">тема, </w:t>
            </w:r>
            <w:r w:rsidRPr="0062702B">
              <w:rPr>
                <w:rFonts w:ascii="Times New Roman" w:hAnsi="Times New Roman" w:cs="Times New Roman"/>
                <w:i/>
                <w:iCs/>
              </w:rPr>
              <w:br/>
              <w:t>содержание, сюжет</w:t>
            </w:r>
            <w:r w:rsidRPr="0062702B">
              <w:rPr>
                <w:rFonts w:ascii="Times New Roman" w:hAnsi="Times New Roman" w:cs="Times New Roman"/>
              </w:rPr>
              <w:t>; выполнять художественный анализ произведения изобразительного искусства;</w:t>
            </w:r>
          </w:p>
          <w:p w:rsidR="007245CD" w:rsidRPr="0062702B" w:rsidRDefault="007245CD" w:rsidP="00297AB8">
            <w:r w:rsidRPr="0062702B">
              <w:t>работать художественными</w:t>
            </w:r>
            <w:r w:rsidRPr="0062702B">
              <w:br/>
              <w:t>материалами</w:t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Формирование понятия темы,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содержания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 сюжета в произведениях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изо-бразительного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искусства. </w:t>
            </w:r>
          </w:p>
          <w:p w:rsidR="007245CD" w:rsidRPr="0062702B" w:rsidRDefault="007245CD" w:rsidP="00F00A47">
            <w:r w:rsidRPr="0062702B">
              <w:t xml:space="preserve">Закрепление представления о картине как об обобщении жизненных </w:t>
            </w:r>
            <w:r w:rsidRPr="0062702B">
              <w:br/>
              <w:t xml:space="preserve">впечатлений художника. Тема, содержание, </w:t>
            </w:r>
            <w:r w:rsidRPr="0062702B">
              <w:br/>
              <w:t xml:space="preserve">сюжет, </w:t>
            </w:r>
            <w:proofErr w:type="gramStart"/>
            <w:r w:rsidRPr="0062702B">
              <w:t>компо-зиция</w:t>
            </w:r>
            <w:proofErr w:type="gramEnd"/>
            <w:r w:rsidRPr="0062702B">
              <w:t>.</w:t>
            </w:r>
            <w:r w:rsidRPr="0062702B">
              <w:rPr>
                <w:i/>
                <w:iCs/>
              </w:rPr>
              <w:t xml:space="preserve"> Мультимедийная презентация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486436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интерес к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пос-тавленной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задаче, имеют мотивацию </w:t>
            </w:r>
            <w:r w:rsidRPr="0062702B">
              <w:rPr>
                <w:rFonts w:ascii="Times New Roman" w:hAnsi="Times New Roman" w:cs="Times New Roman"/>
              </w:rPr>
              <w:br/>
              <w:t>учебной деятельности; понимают значе-ние знаний для человека, стремятся к приобретению новых знаний, приобре-тают мотивацию процесса становления художественно-творческих навыков.</w:t>
            </w:r>
          </w:p>
          <w:p w:rsidR="007245CD" w:rsidRPr="0062702B" w:rsidRDefault="007245CD" w:rsidP="00486436">
            <w:pPr>
              <w:pStyle w:val="ParagraphStyle"/>
              <w:tabs>
                <w:tab w:val="left" w:pos="4287"/>
              </w:tabs>
              <w:spacing w:line="252" w:lineRule="auto"/>
              <w:ind w:left="-108" w:right="-108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ним, оценивают свои достижения на уроке.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умеют исполь-зовать образный язык изобразительного искусства (цвет, линию, ритм, компози-цию) для достижения своих творческих замыслов, моделировать новые образы путемтрансформации известных (с испо-льзованием средств изобразительного языка); самостоятельно создают алго-ритм при работе над анализом художест-венного произведения; развивают изоб-разительные и композиционные навыки в процессе работы над эскизами.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Ком-муникативные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коммуникативных и позна-вательных задач (излагают свое мнение в диалоге, обмениваются мнениями о смы-словом и эмоциональном восприятии произведений – шедевров изобразитель-ного искусства); излагают свое мнение в диалоге; строят понятные для партнера по коммуникации речевые высказывания</w:t>
            </w:r>
          </w:p>
        </w:tc>
        <w:tc>
          <w:tcPr>
            <w:tcW w:w="1843" w:type="dxa"/>
          </w:tcPr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Изучение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художественного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наследия; подбор иллюстративного 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материала 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к изучаемым темам; восприятие явлений </w:t>
            </w:r>
            <w:proofErr w:type="gramStart"/>
            <w:r w:rsidRPr="0062702B">
              <w:rPr>
                <w:rFonts w:ascii="Times New Roman" w:hAnsi="Times New Roman" w:cs="Times New Roman"/>
              </w:rPr>
              <w:t>действи-тельности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произве-дений искусства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ние работ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товарищей</w:t>
            </w:r>
          </w:p>
          <w:p w:rsidR="007245CD" w:rsidRPr="0062702B" w:rsidRDefault="007245CD" w:rsidP="00297AB8">
            <w:r w:rsidRPr="0062702B">
              <w:t xml:space="preserve">и результатов индивидуальной </w:t>
            </w:r>
            <w:r w:rsidRPr="0062702B">
              <w:br/>
              <w:t>работы; просмотр мультимедийной презентации; обсужде-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 xml:space="preserve">по предмету, личные наблюдения учителя, 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 на вопро-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сы, умение рассуждать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 роли 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жанровой кар-тины в форми-</w:t>
            </w:r>
            <w:proofErr w:type="gramEnd"/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ровании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представлений о жизни людей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Эскиз 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 тему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вы-бору</w:t>
            </w:r>
            <w:proofErr w:type="gramEnd"/>
            <w:r w:rsidRPr="0062702B">
              <w:rPr>
                <w:rFonts w:ascii="Times New Roman" w:hAnsi="Times New Roman" w:cs="Times New Roman"/>
              </w:rPr>
              <w:t>: «Утро</w:t>
            </w:r>
          </w:p>
          <w:p w:rsidR="007245CD" w:rsidRPr="0062702B" w:rsidRDefault="007245CD" w:rsidP="00297A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в моем доме», «Завтрак», </w:t>
            </w:r>
          </w:p>
          <w:p w:rsidR="007245CD" w:rsidRPr="0062702B" w:rsidRDefault="007245CD" w:rsidP="00297AB8">
            <w:r w:rsidRPr="0062702B">
              <w:t>«</w:t>
            </w:r>
            <w:proofErr w:type="gramStart"/>
            <w:r w:rsidRPr="0062702B">
              <w:t>Ожи-дание</w:t>
            </w:r>
            <w:proofErr w:type="gramEnd"/>
            <w:r w:rsidRPr="0062702B">
              <w:t>» и т. п.; художественные материалы по выбору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A7FC8"/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11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12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F00A47">
            <w:pPr>
              <w:spacing w:before="100" w:beforeAutospacing="1" w:after="100" w:afterAutospacing="1"/>
            </w:pPr>
            <w:r w:rsidRPr="0062702B">
              <w:t xml:space="preserve">Жизнь каждого дня – большая тема в искусстве </w:t>
            </w:r>
          </w:p>
        </w:tc>
        <w:tc>
          <w:tcPr>
            <w:tcW w:w="1100" w:type="dxa"/>
            <w:gridSpan w:val="2"/>
          </w:tcPr>
          <w:p w:rsidR="007245CD" w:rsidRPr="0062702B" w:rsidRDefault="007245CD" w:rsidP="00EA7FC8">
            <w:proofErr w:type="gramStart"/>
            <w:r w:rsidRPr="0062702B">
              <w:rPr>
                <w:i/>
                <w:iCs/>
              </w:rPr>
              <w:t xml:space="preserve">поста-новка </w:t>
            </w:r>
            <w:r w:rsidRPr="0062702B">
              <w:rPr>
                <w:i/>
                <w:iCs/>
              </w:rPr>
              <w:br/>
              <w:t>и решение задачи)</w:t>
            </w:r>
            <w:proofErr w:type="gramEnd"/>
          </w:p>
        </w:tc>
        <w:tc>
          <w:tcPr>
            <w:tcW w:w="1843" w:type="dxa"/>
            <w:gridSpan w:val="2"/>
          </w:tcPr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>произведения изобразительного искусства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 имена художников-импрессионистов.</w:t>
            </w:r>
          </w:p>
          <w:p w:rsidR="007245CD" w:rsidRPr="0062702B" w:rsidRDefault="007245CD" w:rsidP="00F00A47">
            <w:proofErr w:type="gramStart"/>
            <w:r w:rsidRPr="0062702B">
              <w:rPr>
                <w:b/>
                <w:bCs/>
              </w:rPr>
              <w:t xml:space="preserve">Уметь: </w:t>
            </w:r>
            <w:r w:rsidRPr="0062702B">
              <w:t xml:space="preserve">составлять речевое </w:t>
            </w:r>
            <w:r w:rsidRPr="0062702B">
              <w:br/>
              <w:t xml:space="preserve">высказывание </w:t>
            </w:r>
            <w:r w:rsidRPr="0062702B">
              <w:br/>
              <w:t xml:space="preserve">на основе вос-приятия произведений изобразительного искусства, о мировоззрении художника; устанавливать аналогии для понимания поэтического видения реальности в процессе работы над зарисовками сюжетов, выполнять изображе-ния по памяти </w:t>
            </w:r>
            <w:r w:rsidRPr="0062702B">
              <w:br/>
              <w:t>и представлению</w:t>
            </w:r>
            <w:proofErr w:type="gramEnd"/>
          </w:p>
        </w:tc>
        <w:tc>
          <w:tcPr>
            <w:tcW w:w="1667" w:type="dxa"/>
            <w:gridSpan w:val="2"/>
          </w:tcPr>
          <w:p w:rsidR="007245CD" w:rsidRPr="0062702B" w:rsidRDefault="007245CD" w:rsidP="00486436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Импрессионизм (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impression-nisme</w:t>
            </w:r>
            <w:r w:rsidRPr="0062702B">
              <w:rPr>
                <w:rFonts w:ascii="Times New Roman" w:hAnsi="Times New Roman" w:cs="Times New Roman"/>
              </w:rPr>
              <w:t xml:space="preserve">, от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imp-ression</w:t>
            </w:r>
            <w:r w:rsidRPr="0062702B">
              <w:rPr>
                <w:rFonts w:ascii="Times New Roman" w:hAnsi="Times New Roman" w:cs="Times New Roman"/>
              </w:rPr>
              <w:t xml:space="preserve"> – вп</w:t>
            </w:r>
            <w:proofErr w:type="gramStart"/>
            <w:r w:rsidRPr="0062702B">
              <w:rPr>
                <w:rFonts w:ascii="Times New Roman" w:hAnsi="Times New Roman" w:cs="Times New Roman"/>
              </w:rPr>
              <w:t>е-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чатление) –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направление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в искусстве последней трети XIX – начала XX века. Худож-ники-импрес-сионисты: К. Писсаро, </w:t>
            </w:r>
            <w:r w:rsidRPr="0062702B">
              <w:rPr>
                <w:rFonts w:ascii="Times New Roman" w:hAnsi="Times New Roman" w:cs="Times New Roman"/>
              </w:rPr>
              <w:br/>
              <w:t xml:space="preserve">О. Ренуар, </w:t>
            </w:r>
            <w:r w:rsidRPr="0062702B">
              <w:rPr>
                <w:rFonts w:ascii="Times New Roman" w:hAnsi="Times New Roman" w:cs="Times New Roman"/>
              </w:rPr>
              <w:br/>
              <w:t>К. Моне и др.</w:t>
            </w:r>
          </w:p>
          <w:p w:rsidR="007245CD" w:rsidRPr="0062702B" w:rsidRDefault="007245CD" w:rsidP="00486436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Реальность </w:t>
            </w:r>
            <w:r w:rsidRPr="0062702B">
              <w:rPr>
                <w:rFonts w:ascii="Times New Roman" w:hAnsi="Times New Roman" w:cs="Times New Roman"/>
              </w:rPr>
              <w:br/>
              <w:t xml:space="preserve">и фантазии </w:t>
            </w:r>
            <w:r w:rsidRPr="0062702B">
              <w:rPr>
                <w:rFonts w:ascii="Times New Roman" w:hAnsi="Times New Roman" w:cs="Times New Roman"/>
              </w:rPr>
              <w:br/>
              <w:t xml:space="preserve">в творчестве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художника, условности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правдопо-добие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 изо-бразительном искусстве. Композиционная доминанта, ритмическая целостность, сюжетные зарисовки.</w:t>
            </w:r>
          </w:p>
          <w:p w:rsidR="007245CD" w:rsidRPr="0062702B" w:rsidRDefault="007245CD" w:rsidP="00F00A47">
            <w:r w:rsidRPr="0062702B">
              <w:rPr>
                <w:i/>
                <w:iCs/>
              </w:rPr>
              <w:t xml:space="preserve">Мультимедийная </w:t>
            </w:r>
            <w:proofErr w:type="gramStart"/>
            <w:r w:rsidRPr="0062702B">
              <w:rPr>
                <w:i/>
                <w:iCs/>
              </w:rPr>
              <w:t>презен-тация</w:t>
            </w:r>
            <w:proofErr w:type="gramEnd"/>
          </w:p>
        </w:tc>
        <w:tc>
          <w:tcPr>
            <w:tcW w:w="4253" w:type="dxa"/>
            <w:gridSpan w:val="2"/>
          </w:tcPr>
          <w:p w:rsidR="007245CD" w:rsidRPr="0062702B" w:rsidRDefault="007245CD" w:rsidP="00486436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интерес к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изу-чению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нового материала; стремятся к до-стижению поставленной цели, реализа-ции решаемой задачи; осознают свои эмоции; воспринимают мировоззрение художников на основе восприятия про-изведений изобразительного искусства.</w:t>
            </w:r>
          </w:p>
          <w:p w:rsidR="007245CD" w:rsidRPr="0062702B" w:rsidRDefault="007245CD" w:rsidP="00486436">
            <w:pPr>
              <w:pStyle w:val="ParagraphStyle"/>
              <w:ind w:left="-108" w:right="-108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учитывают выделенные учителем ориентиры действия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новому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чебном материале в сотрудничестве с ним, оценивают свои достижения на уроке.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знакомятся с перспективой; умеют различать фрон-тальную и угловую перспективу, знают основные правила линейной перспекти-вы; учатся строить в перспективе пред-меты, выполнять рисунок карандашом; сравнивают объекты по заданным кри-териям, решают учебные задачи; анали-зируют и обобщают; определяют поня-тия; развивают воображение, фантазию, навыки художественно-творческой дея-тельности, способности творческого са-мовыражения, используя различные ху-дожественные языки и средства;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разви-вают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навыки овладения техникой рисо-вания.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коммуникатив-ных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познавательных задач (выражают </w:t>
            </w:r>
            <w:r w:rsidRPr="0062702B">
              <w:rPr>
                <w:rFonts w:ascii="Times New Roman" w:hAnsi="Times New Roman" w:cs="Times New Roman"/>
              </w:rPr>
              <w:br/>
              <w:t>и контролируют эмоции, адекватно оце-нивают свою работу, строят понятные для партнера по коммуникации речевые высказывания); выдвигают контраргу-менты в дискуссии; делают выводы</w:t>
            </w:r>
          </w:p>
        </w:tc>
        <w:tc>
          <w:tcPr>
            <w:tcW w:w="1843" w:type="dxa"/>
          </w:tcPr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Изучение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художественного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наследия; подбор иллюстративного </w:t>
            </w:r>
            <w:r w:rsidRPr="0062702B">
              <w:rPr>
                <w:rFonts w:ascii="Times New Roman" w:hAnsi="Times New Roman" w:cs="Times New Roman"/>
              </w:rPr>
              <w:br/>
              <w:t>материала к изучаемым темам;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восприятие 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явлений </w:t>
            </w:r>
            <w:proofErr w:type="gramStart"/>
            <w:r w:rsidRPr="0062702B">
              <w:rPr>
                <w:rFonts w:ascii="Times New Roman" w:hAnsi="Times New Roman" w:cs="Times New Roman"/>
              </w:rPr>
              <w:t>действи-тельности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произве-дений искусства;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обсуждение работ товарищей и результатов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индивидуальной</w:t>
            </w:r>
            <w:proofErr w:type="gramEnd"/>
          </w:p>
          <w:p w:rsidR="007245CD" w:rsidRPr="0062702B" w:rsidRDefault="007245CD" w:rsidP="00F00A47">
            <w:r w:rsidRPr="0062702B">
              <w:t>работы; просмотр мультимедийной презентации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>по предмету, личные наблюдения учителя,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ответы 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 вопросы, ум</w:t>
            </w:r>
            <w:proofErr w:type="gramStart"/>
            <w:r w:rsidRPr="0062702B">
              <w:rPr>
                <w:rFonts w:ascii="Times New Roman" w:hAnsi="Times New Roman" w:cs="Times New Roman"/>
              </w:rPr>
              <w:t>е-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ние рассуждать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 роли </w:t>
            </w:r>
          </w:p>
          <w:p w:rsidR="007245CD" w:rsidRPr="0062702B" w:rsidRDefault="007245CD" w:rsidP="00EF7963">
            <w:proofErr w:type="gramStart"/>
            <w:r w:rsidRPr="0062702B">
              <w:t xml:space="preserve">жанровой кар-тины </w:t>
            </w:r>
            <w:r w:rsidRPr="0062702B">
              <w:br/>
              <w:t>в формировании представлений о жизни людей Устный опрос</w:t>
            </w:r>
            <w:proofErr w:type="gramEnd"/>
          </w:p>
        </w:tc>
        <w:tc>
          <w:tcPr>
            <w:tcW w:w="1276" w:type="dxa"/>
            <w:gridSpan w:val="2"/>
          </w:tcPr>
          <w:p w:rsidR="007245CD" w:rsidRPr="0062702B" w:rsidRDefault="007245CD" w:rsidP="00EA7FC8">
            <w:r w:rsidRPr="0062702B">
              <w:t xml:space="preserve">Рисунок на тему </w:t>
            </w:r>
            <w:r w:rsidRPr="0062702B">
              <w:br/>
              <w:t>в цвете (</w:t>
            </w:r>
            <w:proofErr w:type="gramStart"/>
            <w:r w:rsidRPr="0062702B">
              <w:t>окон-чание</w:t>
            </w:r>
            <w:proofErr w:type="gramEnd"/>
            <w:r w:rsidRPr="0062702B">
              <w:t>).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12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13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Жизнь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в моем </w:t>
            </w:r>
            <w:r w:rsidRPr="0062702B">
              <w:rPr>
                <w:rFonts w:ascii="Times New Roman" w:hAnsi="Times New Roman" w:cs="Times New Roman"/>
              </w:rPr>
              <w:br/>
              <w:t xml:space="preserve">городе </w:t>
            </w:r>
            <w:r w:rsidRPr="0062702B">
              <w:rPr>
                <w:rFonts w:ascii="Times New Roman" w:hAnsi="Times New Roman" w:cs="Times New Roman"/>
              </w:rPr>
              <w:br/>
              <w:t xml:space="preserve">в прошлых веках (историческая </w:t>
            </w:r>
            <w:r w:rsidRPr="0062702B">
              <w:rPr>
                <w:rFonts w:ascii="Times New Roman" w:hAnsi="Times New Roman" w:cs="Times New Roman"/>
              </w:rPr>
              <w:br/>
              <w:t xml:space="preserve">тема в бытовом </w:t>
            </w:r>
            <w:r w:rsidRPr="0062702B">
              <w:rPr>
                <w:rFonts w:ascii="Times New Roman" w:hAnsi="Times New Roman" w:cs="Times New Roman"/>
              </w:rPr>
              <w:br/>
              <w:t>жанре)</w:t>
            </w:r>
          </w:p>
          <w:p w:rsidR="007245CD" w:rsidRPr="0062702B" w:rsidRDefault="007245CD" w:rsidP="00F00A47">
            <w:pPr>
              <w:spacing w:before="100" w:beforeAutospacing="1" w:after="100" w:afterAutospacing="1"/>
            </w:pPr>
          </w:p>
        </w:tc>
        <w:tc>
          <w:tcPr>
            <w:tcW w:w="1100" w:type="dxa"/>
            <w:gridSpan w:val="2"/>
          </w:tcPr>
          <w:p w:rsidR="007245CD" w:rsidRPr="0062702B" w:rsidRDefault="007245CD" w:rsidP="00EA7FC8">
            <w:r w:rsidRPr="0062702B">
              <w:rPr>
                <w:i/>
                <w:iCs/>
              </w:rPr>
              <w:t>(</w:t>
            </w:r>
            <w:proofErr w:type="gramStart"/>
            <w:r w:rsidRPr="0062702B">
              <w:rPr>
                <w:i/>
                <w:iCs/>
              </w:rPr>
              <w:t>поста-новка</w:t>
            </w:r>
            <w:proofErr w:type="gramEnd"/>
            <w:r w:rsidRPr="0062702B">
              <w:rPr>
                <w:i/>
                <w:iCs/>
              </w:rPr>
              <w:t xml:space="preserve"> </w:t>
            </w:r>
            <w:r w:rsidRPr="0062702B">
              <w:rPr>
                <w:i/>
                <w:iCs/>
              </w:rPr>
              <w:br/>
              <w:t xml:space="preserve">и решение учебной </w:t>
            </w:r>
            <w:r w:rsidRPr="0062702B">
              <w:rPr>
                <w:i/>
                <w:iCs/>
              </w:rPr>
              <w:br/>
              <w:t>задачи)</w:t>
            </w:r>
          </w:p>
        </w:tc>
        <w:tc>
          <w:tcPr>
            <w:tcW w:w="1843" w:type="dxa"/>
            <w:gridSpan w:val="2"/>
          </w:tcPr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>произведения художника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А. Дейнеки, памятники архитектуры Москвы </w:t>
            </w:r>
            <w:r w:rsidRPr="0062702B">
              <w:rPr>
                <w:rFonts w:ascii="Times New Roman" w:hAnsi="Times New Roman" w:cs="Times New Roman"/>
              </w:rPr>
              <w:br/>
              <w:t>и своего родного города (Волгограда-Сталинграда-Царицына).</w:t>
            </w:r>
          </w:p>
          <w:p w:rsidR="007245CD" w:rsidRPr="0062702B" w:rsidRDefault="007245CD" w:rsidP="00F00A47">
            <w:r w:rsidRPr="0062702B">
              <w:rPr>
                <w:b/>
                <w:bCs/>
              </w:rPr>
              <w:t>Уметь:</w:t>
            </w:r>
            <w:r w:rsidRPr="0062702B">
              <w:t xml:space="preserve"> выполнять художественный анализ </w:t>
            </w:r>
            <w:proofErr w:type="gramStart"/>
            <w:r w:rsidRPr="0062702B">
              <w:t>про-изведений</w:t>
            </w:r>
            <w:proofErr w:type="gramEnd"/>
            <w:r w:rsidRPr="0062702B">
              <w:t xml:space="preserve"> изо-бразительного искусства; строить тематическую композицию; работать художественными </w:t>
            </w:r>
            <w:r w:rsidRPr="0062702B">
              <w:br/>
              <w:t>материалами</w:t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370BB7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Повседневная </w:t>
            </w:r>
            <w:r w:rsidRPr="0062702B">
              <w:rPr>
                <w:rFonts w:ascii="Times New Roman" w:hAnsi="Times New Roman" w:cs="Times New Roman"/>
              </w:rPr>
              <w:br/>
              <w:t xml:space="preserve">жизнь людей </w:t>
            </w:r>
            <w:r w:rsidRPr="0062702B">
              <w:rPr>
                <w:rFonts w:ascii="Times New Roman" w:hAnsi="Times New Roman" w:cs="Times New Roman"/>
              </w:rPr>
              <w:br/>
              <w:t xml:space="preserve">в историческом прошлом; образ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прош-лого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, создан-ный художни-ком, и его значение в представлении народа о самом себе. Произведения искусства,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по-священные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</w:rPr>
              <w:br/>
              <w:t xml:space="preserve">истории нашей страны. Памятники архитектуры Москвы </w:t>
            </w:r>
            <w:r w:rsidRPr="0062702B">
              <w:rPr>
                <w:rFonts w:ascii="Times New Roman" w:hAnsi="Times New Roman" w:cs="Times New Roman"/>
              </w:rPr>
              <w:br/>
              <w:t xml:space="preserve">и других </w:t>
            </w:r>
            <w:proofErr w:type="gramStart"/>
            <w:r w:rsidRPr="0062702B">
              <w:rPr>
                <w:rFonts w:ascii="Times New Roman" w:hAnsi="Times New Roman" w:cs="Times New Roman"/>
              </w:rPr>
              <w:t>горо-дов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России. Исторический жанр,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компо-зиция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, статика, </w:t>
            </w:r>
            <w:r w:rsidRPr="0062702B">
              <w:rPr>
                <w:rFonts w:ascii="Times New Roman" w:hAnsi="Times New Roman" w:cs="Times New Roman"/>
              </w:rPr>
              <w:br/>
              <w:t>динамика.</w:t>
            </w:r>
          </w:p>
          <w:p w:rsidR="007245CD" w:rsidRPr="0062702B" w:rsidRDefault="007245CD" w:rsidP="00F00A47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486436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интерес к изучению нового материала; осознают свои эмоции, контролируют их;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прояв-ляют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познавательную активность; осоз-нают свои интересы и цели; умеют ис-пользовать образный язык изобразите-льного искусства (цвет, линию, ритм, композицию) для достижения своих творческих замыслов.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учебную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зада-чу; учитывают выделенные учителем ориентиры действия в новом учебном материале в сотрудничестве с ним, оце-нивают свои достижения на уроке.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Поз-навательные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принимают активное участие в обсуждении нового материала, определяют понятия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свет, блик, рефлекс</w:t>
            </w:r>
            <w:r w:rsidRPr="0062702B">
              <w:rPr>
                <w:rFonts w:ascii="Times New Roman" w:hAnsi="Times New Roman" w:cs="Times New Roman"/>
              </w:rPr>
              <w:t xml:space="preserve">; умеют сравнивать объекты по заданным критериям, устанавливать причины выя-вления объема предмета; анализировать </w:t>
            </w:r>
            <w:r w:rsidRPr="0062702B">
              <w:rPr>
                <w:rFonts w:ascii="Times New Roman" w:hAnsi="Times New Roman" w:cs="Times New Roman"/>
              </w:rPr>
              <w:br/>
              <w:t>работы великих художников, использо-вавших выразительные возможности светотени; выполнять изображения гео-метрических тел с передачей объема.</w:t>
            </w:r>
          </w:p>
          <w:p w:rsidR="007245CD" w:rsidRPr="0062702B" w:rsidRDefault="007245CD" w:rsidP="00370BB7">
            <w:pPr>
              <w:ind w:left="-108" w:right="-108"/>
            </w:pPr>
            <w:r w:rsidRPr="0062702B">
              <w:rPr>
                <w:b/>
                <w:bCs/>
                <w:i/>
                <w:iCs/>
              </w:rPr>
              <w:t>Коммуникативные:</w:t>
            </w:r>
            <w:r w:rsidRPr="0062702B">
              <w:t xml:space="preserve"> проявляют </w:t>
            </w:r>
            <w:proofErr w:type="gramStart"/>
            <w:r w:rsidRPr="0062702B">
              <w:t>актив-ность</w:t>
            </w:r>
            <w:proofErr w:type="gramEnd"/>
            <w:r w:rsidRPr="0062702B">
              <w:t xml:space="preserve"> для решения коммуникативных и познавательных задач (выражают и кон-тролируют эмоции, адекватно оценива-ют свою работу; излагают и корректиру-ют свое мнение, строят понятные для партнера по коммуникации речевые высказывания); выдвигают контраргу-менты в дискуссии; делают выводы</w:t>
            </w:r>
          </w:p>
        </w:tc>
        <w:tc>
          <w:tcPr>
            <w:tcW w:w="1843" w:type="dxa"/>
          </w:tcPr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(по памяти 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 по пред-ставлению); подбор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иллюстративного</w:t>
            </w:r>
            <w:proofErr w:type="gramEnd"/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материала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к изучаемым темам; восприятие явлений </w:t>
            </w:r>
            <w:proofErr w:type="gramStart"/>
            <w:r w:rsidRPr="0062702B">
              <w:rPr>
                <w:rFonts w:ascii="Times New Roman" w:hAnsi="Times New Roman" w:cs="Times New Roman"/>
              </w:rPr>
              <w:t>действи-тельности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произве-дений искусства; обсуждение работ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товарищей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 результа-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тов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индивидуальной</w:t>
            </w:r>
          </w:p>
          <w:p w:rsidR="007245CD" w:rsidRPr="0062702B" w:rsidRDefault="007245CD" w:rsidP="00F00A47">
            <w:r w:rsidRPr="0062702B">
              <w:t>работы; просмотр мультимедийной презентации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7245CD" w:rsidRPr="0062702B" w:rsidRDefault="007245CD" w:rsidP="00F00A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</w:p>
          <w:p w:rsidR="007245CD" w:rsidRPr="0062702B" w:rsidRDefault="007245CD" w:rsidP="00EF7963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на вопросы, умение рассуждать о значении и роли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исто-рической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картины в жизни людей</w:t>
            </w:r>
            <w:r w:rsidRPr="0062702B">
              <w:t xml:space="preserve"> Устный опрос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Рисунок на тему «Жизнь людей нашего города в прошлом» </w:t>
            </w:r>
            <w:r w:rsidRPr="0062702B">
              <w:rPr>
                <w:rFonts w:ascii="Times New Roman" w:hAnsi="Times New Roman" w:cs="Times New Roman"/>
              </w:rPr>
              <w:br/>
              <w:t>(композиция рисунка).</w:t>
            </w:r>
          </w:p>
          <w:p w:rsidR="007245CD" w:rsidRPr="0062702B" w:rsidRDefault="007245CD" w:rsidP="00EA7FC8"/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13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14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b/>
              </w:rPr>
              <w:t>Практическая работа №2 за 2 четверть «</w:t>
            </w:r>
            <w:r w:rsidRPr="0062702B">
              <w:rPr>
                <w:rFonts w:ascii="Times New Roman" w:hAnsi="Times New Roman" w:cs="Times New Roman"/>
              </w:rPr>
              <w:t>Жизнь</w:t>
            </w:r>
          </w:p>
          <w:p w:rsidR="007245CD" w:rsidRPr="0062702B" w:rsidRDefault="007245CD" w:rsidP="00095707">
            <w:pPr>
              <w:spacing w:before="100" w:beforeAutospacing="1" w:after="100" w:afterAutospacing="1"/>
            </w:pPr>
            <w:r w:rsidRPr="0062702B">
              <w:t xml:space="preserve">в моем </w:t>
            </w:r>
            <w:r w:rsidRPr="0062702B">
              <w:br/>
              <w:t xml:space="preserve">городе </w:t>
            </w:r>
            <w:r w:rsidRPr="0062702B">
              <w:br/>
              <w:t xml:space="preserve">в прошлых веках» (историческая тема в бытовом жанре) </w:t>
            </w:r>
          </w:p>
        </w:tc>
        <w:tc>
          <w:tcPr>
            <w:tcW w:w="1100" w:type="dxa"/>
            <w:gridSpan w:val="2"/>
          </w:tcPr>
          <w:p w:rsidR="007245CD" w:rsidRPr="0062702B" w:rsidRDefault="007245CD" w:rsidP="00EA7FC8">
            <w:r w:rsidRPr="0062702B">
              <w:rPr>
                <w:i/>
                <w:iCs/>
              </w:rPr>
              <w:t>(</w:t>
            </w:r>
            <w:proofErr w:type="gramStart"/>
            <w:r w:rsidRPr="0062702B">
              <w:rPr>
                <w:i/>
                <w:iCs/>
              </w:rPr>
              <w:t>по-становка</w:t>
            </w:r>
            <w:proofErr w:type="gramEnd"/>
            <w:r w:rsidRPr="0062702B">
              <w:rPr>
                <w:i/>
                <w:iCs/>
              </w:rPr>
              <w:t xml:space="preserve"> и решение учебной </w:t>
            </w:r>
            <w:r w:rsidRPr="0062702B">
              <w:rPr>
                <w:i/>
                <w:iCs/>
              </w:rPr>
              <w:br/>
              <w:t>задачи)</w:t>
            </w:r>
          </w:p>
        </w:tc>
        <w:tc>
          <w:tcPr>
            <w:tcW w:w="1843" w:type="dxa"/>
            <w:gridSpan w:val="2"/>
          </w:tcPr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произведения художника </w:t>
            </w:r>
          </w:p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А. Дейнеки, памятники архитектуры Москвы </w:t>
            </w:r>
            <w:r w:rsidRPr="0062702B">
              <w:rPr>
                <w:rFonts w:ascii="Times New Roman" w:hAnsi="Times New Roman" w:cs="Times New Roman"/>
              </w:rPr>
              <w:br/>
              <w:t>и своего родного города (Волгограда-Сталинграда-Царицына).</w:t>
            </w:r>
          </w:p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62702B">
              <w:rPr>
                <w:rFonts w:ascii="Times New Roman" w:hAnsi="Times New Roman" w:cs="Times New Roman"/>
              </w:rPr>
              <w:t xml:space="preserve"> выполнять художественный анализ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про-изведений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изо-бразительного искусства; строить тематическую композицию; работать художественными </w:t>
            </w:r>
            <w:r w:rsidRPr="0062702B">
              <w:rPr>
                <w:rFonts w:ascii="Times New Roman" w:hAnsi="Times New Roman" w:cs="Times New Roman"/>
              </w:rPr>
              <w:br/>
              <w:t>материалами</w:t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9B62A6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Повседневная </w:t>
            </w:r>
            <w:r w:rsidRPr="0062702B">
              <w:rPr>
                <w:rFonts w:ascii="Times New Roman" w:hAnsi="Times New Roman" w:cs="Times New Roman"/>
              </w:rPr>
              <w:br/>
              <w:t xml:space="preserve">жизнь людей </w:t>
            </w:r>
            <w:r w:rsidRPr="0062702B">
              <w:rPr>
                <w:rFonts w:ascii="Times New Roman" w:hAnsi="Times New Roman" w:cs="Times New Roman"/>
              </w:rPr>
              <w:br/>
              <w:t xml:space="preserve">в историческом прошлом, образ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прош-лого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, создан-ный худож-ником, и его значение в представлении народа о сам-ом себе.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Про-изведения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искусства, по-священные истории нашей страны.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Па-мятники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архитектуры Москвы и других горо-дов России. Исторический жанр,</w:t>
            </w:r>
            <w:r w:rsidRPr="0062702B"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компо-зиция</w:t>
            </w:r>
            <w:proofErr w:type="gramEnd"/>
            <w:r w:rsidRPr="0062702B">
              <w:rPr>
                <w:rFonts w:ascii="Times New Roman" w:hAnsi="Times New Roman" w:cs="Times New Roman"/>
              </w:rPr>
              <w:t>, статика, дина-мика.</w:t>
            </w:r>
          </w:p>
          <w:p w:rsidR="007245CD" w:rsidRPr="0062702B" w:rsidRDefault="007245CD" w:rsidP="00095707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9B62A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интерес к изучению нового материала; осознают свои эмоции, контролируют их;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проя-вляют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познавательную активность; осознают свои интересы и цели; умеют использовать образный язык изобра-зительного искусства (цвет, линию, ритм, композицию) для достижения своих творческих замыслов.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Регуля-вные: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учеб-ную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задачу; учитывают выделенные учителем ориентиры действия в новом учебном материале в сотрудничестве </w:t>
            </w:r>
            <w:r w:rsidRPr="0062702B">
              <w:rPr>
                <w:rFonts w:ascii="Times New Roman" w:hAnsi="Times New Roman" w:cs="Times New Roman"/>
              </w:rPr>
              <w:br/>
              <w:t xml:space="preserve">с ним, оценивают свои достижения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 уроке.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приним-ают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активное участие в обсуждении нового материала, определяют поня-тия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свет, блик, рефлекс</w:t>
            </w:r>
            <w:r w:rsidRPr="0062702B">
              <w:rPr>
                <w:rFonts w:ascii="Times New Roman" w:hAnsi="Times New Roman" w:cs="Times New Roman"/>
              </w:rPr>
              <w:t>; учатся сравн-вать объекты по заданным критериям, устанавливать причины-выявления объема предмета; анализировать раб-ты великих художников, использовав-ших выразительные возможности све-тотени; выполнять изображения гео-метрических тел с передачей объема.</w:t>
            </w:r>
          </w:p>
          <w:p w:rsidR="007245CD" w:rsidRPr="0062702B" w:rsidRDefault="007245CD" w:rsidP="009B62A6">
            <w:r w:rsidRPr="0062702B">
              <w:rPr>
                <w:b/>
                <w:bCs/>
                <w:i/>
                <w:iCs/>
              </w:rPr>
              <w:t>Коммуникативные:</w:t>
            </w:r>
            <w:r w:rsidRPr="0062702B">
              <w:t xml:space="preserve"> проявляют </w:t>
            </w:r>
            <w:proofErr w:type="gramStart"/>
            <w:r w:rsidRPr="0062702B">
              <w:t>акти-вность</w:t>
            </w:r>
            <w:proofErr w:type="gramEnd"/>
            <w:r w:rsidRPr="0062702B">
              <w:t xml:space="preserve"> для решения коммуникативных </w:t>
            </w:r>
            <w:r w:rsidRPr="0062702B">
              <w:br/>
              <w:t>и познавательных задач (выражают и контролируют эмоции, адекватно оце-нивают свою работу, излагают и кор-ректируют свое мнение, строят понят-ные для партнера по коммуникации речевые высказывания); выдвигают контраргументы в дискуссии; делают выводы</w:t>
            </w:r>
          </w:p>
        </w:tc>
        <w:tc>
          <w:tcPr>
            <w:tcW w:w="1843" w:type="dxa"/>
          </w:tcPr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(по памяти </w:t>
            </w:r>
          </w:p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 по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пред-ставлению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); подбор иллюстративного </w:t>
            </w:r>
            <w:r w:rsidRPr="0062702B">
              <w:rPr>
                <w:rFonts w:ascii="Times New Roman" w:hAnsi="Times New Roman" w:cs="Times New Roman"/>
              </w:rPr>
              <w:br/>
              <w:t xml:space="preserve">материала </w:t>
            </w:r>
          </w:p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к изучаемым темам; восприятие явлений действительности и произведений искусства; обсуждение работ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товарищей</w:t>
            </w:r>
          </w:p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 результа-</w:t>
            </w:r>
          </w:p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тов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индивидуальной</w:t>
            </w:r>
          </w:p>
          <w:p w:rsidR="007245CD" w:rsidRPr="0062702B" w:rsidRDefault="007245CD" w:rsidP="00095707">
            <w:r w:rsidRPr="0062702B">
              <w:t>работы; просмотр мультимедийной презентации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ответы </w:t>
            </w:r>
          </w:p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 вопросы, умение рассуждать</w:t>
            </w:r>
          </w:p>
          <w:p w:rsidR="007245CD" w:rsidRPr="0062702B" w:rsidRDefault="007245CD" w:rsidP="0009570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 значении и роли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исто-рической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картины </w:t>
            </w:r>
          </w:p>
          <w:p w:rsidR="007245CD" w:rsidRPr="0062702B" w:rsidRDefault="007245CD" w:rsidP="00EF7963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>в жизни людей</w:t>
            </w:r>
            <w:r w:rsidRPr="0062702B">
              <w:t xml:space="preserve"> </w:t>
            </w:r>
          </w:p>
          <w:p w:rsidR="007245CD" w:rsidRPr="0062702B" w:rsidRDefault="007245CD" w:rsidP="00095707">
            <w:pPr>
              <w:jc w:val="center"/>
            </w:pPr>
            <w:r w:rsidRPr="0062702B">
              <w:t>(гуашь или акварель). Устный опрос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Рисунок на тему «Жизнь людей нашего города </w:t>
            </w:r>
          </w:p>
          <w:p w:rsidR="007245CD" w:rsidRPr="0062702B" w:rsidRDefault="007245CD" w:rsidP="00EF796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в прошлом». Работа </w:t>
            </w:r>
          </w:p>
          <w:p w:rsidR="007245CD" w:rsidRPr="0062702B" w:rsidRDefault="007245CD" w:rsidP="00EF7963">
            <w:r w:rsidRPr="0062702B">
              <w:t>в цвете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14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15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A0459A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>Праздник и карнавал в изо-браз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тельном искусстве (тема праздника в быто-вом жанре)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 xml:space="preserve">(по-становка и решение учебной </w:t>
            </w:r>
            <w:r w:rsidRPr="0062702B">
              <w:rPr>
                <w:rFonts w:ascii="Times New Roman" w:hAnsi="Times New Roman" w:cs="Times New Roman"/>
                <w:i/>
                <w:iCs/>
              </w:rPr>
              <w:br/>
              <w:t>задачи</w:t>
            </w:r>
          </w:p>
        </w:tc>
        <w:tc>
          <w:tcPr>
            <w:tcW w:w="1100" w:type="dxa"/>
            <w:gridSpan w:val="2"/>
          </w:tcPr>
          <w:p w:rsidR="007245CD" w:rsidRPr="0062702B" w:rsidRDefault="007245CD" w:rsidP="00EA7FC8">
            <w:proofErr w:type="gramStart"/>
            <w:r w:rsidRPr="0062702B">
              <w:rPr>
                <w:i/>
                <w:iCs/>
              </w:rPr>
              <w:t>по-становка</w:t>
            </w:r>
            <w:proofErr w:type="gramEnd"/>
            <w:r w:rsidRPr="0062702B">
              <w:rPr>
                <w:i/>
                <w:iCs/>
              </w:rPr>
              <w:t xml:space="preserve"> и решение учебной </w:t>
            </w:r>
            <w:r w:rsidRPr="0062702B">
              <w:rPr>
                <w:i/>
                <w:iCs/>
              </w:rPr>
              <w:br/>
              <w:t>задачи</w:t>
            </w:r>
          </w:p>
        </w:tc>
        <w:tc>
          <w:tcPr>
            <w:tcW w:w="1843" w:type="dxa"/>
            <w:gridSpan w:val="2"/>
          </w:tcPr>
          <w:p w:rsidR="007245CD" w:rsidRPr="0062702B" w:rsidRDefault="007245CD" w:rsidP="00A045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>Знать:</w:t>
            </w:r>
            <w:r w:rsidRPr="0062702B">
              <w:rPr>
                <w:rFonts w:ascii="Times New Roman" w:hAnsi="Times New Roman" w:cs="Times New Roman"/>
              </w:rPr>
              <w:t xml:space="preserve"> средства выразительности в изобразительном искусстве, приемы работы </w:t>
            </w:r>
            <w:r w:rsidRPr="0062702B">
              <w:rPr>
                <w:rFonts w:ascii="Times New Roman" w:hAnsi="Times New Roman" w:cs="Times New Roman"/>
              </w:rPr>
              <w:br/>
              <w:t>в технике коллажа, произведения изобраз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тельного искус-ства и имена </w:t>
            </w:r>
            <w:r w:rsidRPr="0062702B">
              <w:rPr>
                <w:rFonts w:ascii="Times New Roman" w:hAnsi="Times New Roman" w:cs="Times New Roman"/>
              </w:rPr>
              <w:br/>
              <w:t>художников.</w:t>
            </w:r>
          </w:p>
          <w:p w:rsidR="007245CD" w:rsidRPr="0062702B" w:rsidRDefault="007245CD" w:rsidP="00A0459A">
            <w:r w:rsidRPr="0062702B">
              <w:rPr>
                <w:b/>
                <w:bCs/>
              </w:rPr>
              <w:t>Уметь:</w:t>
            </w:r>
            <w:r w:rsidRPr="0062702B">
              <w:t xml:space="preserve"> различать сюжетпраздника в изо-бразительном искусстве; выбирать и работать </w:t>
            </w:r>
            <w:proofErr w:type="gramStart"/>
            <w:r w:rsidRPr="0062702B">
              <w:t xml:space="preserve">различными </w:t>
            </w:r>
            <w:r w:rsidRPr="0062702B">
              <w:br/>
              <w:t>художественными</w:t>
            </w:r>
            <w:proofErr w:type="gramEnd"/>
            <w:r w:rsidRPr="0062702B">
              <w:t xml:space="preserve"> материалами, </w:t>
            </w:r>
            <w:r w:rsidRPr="0062702B">
              <w:br/>
              <w:t>создавая компо-зиции в технике коллажа на тему карнавала и праздника; анализировать произведения изобразительного искусства</w:t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095EB1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Произведения </w:t>
            </w:r>
            <w:r w:rsidRPr="0062702B">
              <w:rPr>
                <w:rFonts w:ascii="Times New Roman" w:hAnsi="Times New Roman" w:cs="Times New Roman"/>
              </w:rPr>
              <w:br/>
              <w:t xml:space="preserve">изобразительного искусства, изображающие праздник и карнавал как </w:t>
            </w:r>
            <w:proofErr w:type="gramStart"/>
            <w:r w:rsidRPr="0062702B">
              <w:rPr>
                <w:rFonts w:ascii="Times New Roman" w:hAnsi="Times New Roman" w:cs="Times New Roman"/>
              </w:rPr>
              <w:t>яркое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прояв-ление народ-ного духа, на-ционального </w:t>
            </w:r>
            <w:r w:rsidRPr="0062702B">
              <w:rPr>
                <w:rFonts w:ascii="Times New Roman" w:hAnsi="Times New Roman" w:cs="Times New Roman"/>
              </w:rPr>
              <w:br/>
              <w:t xml:space="preserve">характера, образа счастья. Значение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пра-здника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 куль-туре народов разных эпох. Средства выра</w:t>
            </w:r>
          </w:p>
          <w:p w:rsidR="007245CD" w:rsidRPr="0062702B" w:rsidRDefault="007245CD" w:rsidP="00095EB1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-зительности в изобразительном искус-стве.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Картины Б. Кустодиева,</w:t>
            </w:r>
          </w:p>
          <w:p w:rsidR="007245CD" w:rsidRPr="0062702B" w:rsidRDefault="007245CD" w:rsidP="00A045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В. Сурикова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 темы праздника. Композиция, динамика, ритм, акценты, пластика, </w:t>
            </w:r>
            <w:r w:rsidRPr="0062702B">
              <w:rPr>
                <w:rFonts w:ascii="Times New Roman" w:hAnsi="Times New Roman" w:cs="Times New Roman"/>
              </w:rPr>
              <w:br/>
              <w:t>колорит.</w:t>
            </w:r>
          </w:p>
          <w:p w:rsidR="007245CD" w:rsidRPr="0062702B" w:rsidRDefault="007245CD" w:rsidP="00A0459A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A045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проявлять интерес к изучению нового материала; осознавать свои эмоции, уметь чувствовать настроение </w:t>
            </w:r>
            <w:r w:rsidRPr="0062702B">
              <w:rPr>
                <w:rFonts w:ascii="Times New Roman" w:hAnsi="Times New Roman" w:cs="Times New Roman"/>
              </w:rPr>
              <w:br/>
              <w:t>в картине; проявлять интерес к произведениям искусства; осознавать многообразие и богатство выразительных возможностей цвета.</w:t>
            </w:r>
          </w:p>
          <w:p w:rsidR="007245CD" w:rsidRPr="0062702B" w:rsidRDefault="007245CD" w:rsidP="00095EB1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сохра-няяют учебную задачу; учитывают выделенные учителем ориентиры действия в новом учебном материале в сотрудничестве с ним, оценивают свои достижения на роке</w:t>
            </w:r>
            <w:proofErr w:type="gramStart"/>
            <w:r w:rsidRPr="0062702B">
              <w:rPr>
                <w:rFonts w:ascii="Times New Roman" w:hAnsi="Times New Roman" w:cs="Times New Roman"/>
              </w:rPr>
              <w:t>.</w:t>
            </w:r>
            <w:r w:rsidRPr="0062702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знакомятся с именами выдающихся живописцев, принимают активное уча-стие в обсуждении нового материала; изучают богатство выразительных воз-можностей цвета в живописи, учатся анализировать новый материал, преде-лять понятие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импрессионизм</w:t>
            </w:r>
            <w:r w:rsidRPr="0062702B">
              <w:rPr>
                <w:rFonts w:ascii="Times New Roman" w:hAnsi="Times New Roman" w:cs="Times New Roman"/>
              </w:rPr>
              <w:t xml:space="preserve">, анали-зировать работы великих художников; приобретают творческие навыки,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учат-ся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передавать цветом настроение в ри-сунке.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коммуникати-вных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познавательных задач (выража-ют и контролируют эмоции, адекватно оценивают свою работу, строят понят-ные для партнера по коммуникации речевые высказывания); организовы-вают работу в паре, распределяют роли, вырабатывают решения; анали-зируют произведения по заданным критериям; выдвигают контраргумен-ты в дискуссии; делают выводы</w:t>
            </w:r>
          </w:p>
        </w:tc>
        <w:tc>
          <w:tcPr>
            <w:tcW w:w="1843" w:type="dxa"/>
          </w:tcPr>
          <w:p w:rsidR="007245CD" w:rsidRPr="0062702B" w:rsidRDefault="007245CD" w:rsidP="00A045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(по памяти </w:t>
            </w:r>
          </w:p>
          <w:p w:rsidR="007245CD" w:rsidRPr="0062702B" w:rsidRDefault="007245CD" w:rsidP="00A045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 по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пред-ставлению</w:t>
            </w:r>
            <w:proofErr w:type="gramEnd"/>
            <w:r w:rsidRPr="0062702B">
              <w:rPr>
                <w:rFonts w:ascii="Times New Roman" w:hAnsi="Times New Roman" w:cs="Times New Roman"/>
              </w:rPr>
              <w:t>);</w:t>
            </w:r>
          </w:p>
          <w:p w:rsidR="007245CD" w:rsidRPr="0062702B" w:rsidRDefault="007245CD" w:rsidP="00A045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подбор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иллюстративного</w:t>
            </w:r>
            <w:proofErr w:type="gramEnd"/>
          </w:p>
          <w:p w:rsidR="007245CD" w:rsidRPr="0062702B" w:rsidRDefault="007245CD" w:rsidP="00A045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материала к изучаемым темам;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восприятие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явлений </w:t>
            </w:r>
            <w:proofErr w:type="gramStart"/>
            <w:r w:rsidRPr="0062702B">
              <w:rPr>
                <w:rFonts w:ascii="Times New Roman" w:hAnsi="Times New Roman" w:cs="Times New Roman"/>
              </w:rPr>
              <w:t>действи-тельности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произве-дений искусства; обсуждение работ </w:t>
            </w:r>
          </w:p>
          <w:p w:rsidR="007245CD" w:rsidRPr="0062702B" w:rsidRDefault="007245CD" w:rsidP="00A0459A">
            <w:r w:rsidRPr="0062702B">
              <w:t xml:space="preserve">товарищей и результатов индивидульной </w:t>
            </w:r>
            <w:r w:rsidRPr="0062702B">
              <w:br/>
              <w:t>работы; просмотр мультимедийной презентации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A045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 xml:space="preserve">по пред-мету, </w:t>
            </w:r>
          </w:p>
          <w:p w:rsidR="007245CD" w:rsidRPr="0062702B" w:rsidRDefault="007245CD" w:rsidP="00A045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ответы </w:t>
            </w:r>
          </w:p>
          <w:p w:rsidR="007245CD" w:rsidRPr="0062702B" w:rsidRDefault="007245CD" w:rsidP="00A045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на вопросы, умение выполнять </w:t>
            </w:r>
            <w:proofErr w:type="gramStart"/>
            <w:r w:rsidRPr="0062702B">
              <w:rPr>
                <w:rFonts w:ascii="Times New Roman" w:hAnsi="Times New Roman" w:cs="Times New Roman"/>
              </w:rPr>
              <w:t>художест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венный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анализ произведений изобразительного искусства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Коллаж </w:t>
            </w:r>
          </w:p>
          <w:p w:rsidR="007245CD" w:rsidRPr="0062702B" w:rsidRDefault="007245CD" w:rsidP="00A045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(замысел,</w:t>
            </w:r>
            <w:proofErr w:type="gramEnd"/>
          </w:p>
          <w:p w:rsidR="007245CD" w:rsidRPr="0062702B" w:rsidRDefault="007245CD" w:rsidP="00A0459A">
            <w:pPr>
              <w:spacing w:before="100" w:beforeAutospacing="1" w:after="100" w:afterAutospacing="1"/>
            </w:pPr>
            <w:r w:rsidRPr="0062702B">
              <w:t>композиционное решение, мат</w:t>
            </w:r>
            <w:proofErr w:type="gramStart"/>
            <w:r w:rsidRPr="0062702B">
              <w:t>е-</w:t>
            </w:r>
            <w:proofErr w:type="gramEnd"/>
            <w:r w:rsidRPr="0062702B">
              <w:br/>
              <w:t>риалы для работы). Устный опрос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A7FC8"/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15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16</w:t>
            </w:r>
          </w:p>
        </w:tc>
        <w:tc>
          <w:tcPr>
            <w:tcW w:w="1282" w:type="dxa"/>
            <w:vAlign w:val="center"/>
          </w:tcPr>
          <w:p w:rsidR="007245CD" w:rsidRPr="0062702B" w:rsidRDefault="007245CD" w:rsidP="005245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Праздник и карнавал в изо-браз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тельном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искусстве</w:t>
            </w:r>
          </w:p>
          <w:p w:rsidR="007245CD" w:rsidRPr="0062702B" w:rsidRDefault="007245CD" w:rsidP="0052459F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(тема праздника в бытовом жанре) </w:t>
            </w:r>
          </w:p>
          <w:p w:rsidR="007245CD" w:rsidRPr="0062702B" w:rsidRDefault="007245CD" w:rsidP="0052459F">
            <w:pPr>
              <w:spacing w:before="100" w:beforeAutospacing="1" w:after="100" w:afterAutospacing="1"/>
            </w:pPr>
          </w:p>
        </w:tc>
        <w:tc>
          <w:tcPr>
            <w:tcW w:w="1100" w:type="dxa"/>
            <w:gridSpan w:val="2"/>
          </w:tcPr>
          <w:p w:rsidR="007245CD" w:rsidRPr="0062702B" w:rsidRDefault="007245CD" w:rsidP="0052459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(по-становка</w:t>
            </w:r>
            <w:proofErr w:type="gramEnd"/>
          </w:p>
          <w:p w:rsidR="007245CD" w:rsidRPr="0062702B" w:rsidRDefault="007245CD" w:rsidP="0052459F">
            <w:r w:rsidRPr="0062702B">
              <w:rPr>
                <w:i/>
                <w:iCs/>
              </w:rPr>
              <w:t xml:space="preserve">и решение учебной </w:t>
            </w:r>
            <w:r w:rsidRPr="0062702B">
              <w:rPr>
                <w:i/>
                <w:iCs/>
              </w:rPr>
              <w:br/>
              <w:t>задачи</w:t>
            </w:r>
          </w:p>
        </w:tc>
        <w:tc>
          <w:tcPr>
            <w:tcW w:w="1843" w:type="dxa"/>
            <w:gridSpan w:val="2"/>
          </w:tcPr>
          <w:p w:rsidR="007245CD" w:rsidRPr="0062702B" w:rsidRDefault="007245CD" w:rsidP="00FD0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>Знать: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средст-ва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выразитель-ности в изобра-зительном ис-кусстве, при-емы работы в технике кол-лажа, произве-дения изобра-зительного ис-кусства и име-на художников.</w:t>
            </w:r>
          </w:p>
          <w:p w:rsidR="007245CD" w:rsidRPr="0062702B" w:rsidRDefault="007245CD" w:rsidP="00A15F54">
            <w:r w:rsidRPr="0062702B">
              <w:rPr>
                <w:b/>
                <w:bCs/>
              </w:rPr>
              <w:t>Уметь:</w:t>
            </w:r>
            <w:r w:rsidRPr="0062702B">
              <w:t xml:space="preserve"> различать сюжет праздника в изобразительном искусстве; выбирать </w:t>
            </w:r>
            <w:r w:rsidRPr="0062702B">
              <w:br/>
              <w:t>и работать различными художественными мат</w:t>
            </w:r>
            <w:proofErr w:type="gramStart"/>
            <w:r w:rsidRPr="0062702B">
              <w:t>е-</w:t>
            </w:r>
            <w:proofErr w:type="gramEnd"/>
            <w:r w:rsidRPr="0062702B">
              <w:br/>
              <w:t>риалами, создавая композиции в технике коллажа на тему карнавала и праздника</w:t>
            </w:r>
          </w:p>
        </w:tc>
        <w:tc>
          <w:tcPr>
            <w:tcW w:w="1667" w:type="dxa"/>
            <w:gridSpan w:val="2"/>
          </w:tcPr>
          <w:p w:rsidR="007245CD" w:rsidRPr="0062702B" w:rsidRDefault="007245CD" w:rsidP="001D3DFB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Произведения </w:t>
            </w:r>
            <w:r w:rsidRPr="0062702B">
              <w:rPr>
                <w:rFonts w:ascii="Times New Roman" w:hAnsi="Times New Roman" w:cs="Times New Roman"/>
              </w:rPr>
              <w:br/>
              <w:t xml:space="preserve">изобразительного искусства, изображающие праздник и карнавал как </w:t>
            </w:r>
            <w:proofErr w:type="gramStart"/>
            <w:r w:rsidRPr="0062702B">
              <w:rPr>
                <w:rFonts w:ascii="Times New Roman" w:hAnsi="Times New Roman" w:cs="Times New Roman"/>
              </w:rPr>
              <w:t>яркое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проявле-ние народного духа, нацио-нального ха-рактера, образ</w:t>
            </w:r>
          </w:p>
          <w:p w:rsidR="007245CD" w:rsidRPr="0062702B" w:rsidRDefault="007245CD" w:rsidP="001D3DFB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счастья. </w:t>
            </w:r>
            <w:proofErr w:type="gramStart"/>
            <w:r w:rsidRPr="0062702B">
              <w:rPr>
                <w:rFonts w:ascii="Times New Roman" w:hAnsi="Times New Roman" w:cs="Times New Roman"/>
              </w:rPr>
              <w:t>Зна-чение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празд-ника в куль-туре народов разных эпох. Средства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вы-разительности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 зобразитель-ном искусстве. Коллаж.</w:t>
            </w:r>
          </w:p>
          <w:p w:rsidR="007245CD" w:rsidRPr="0062702B" w:rsidRDefault="007245CD" w:rsidP="00FD0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Композиция, </w:t>
            </w:r>
            <w:r w:rsidRPr="0062702B">
              <w:rPr>
                <w:rFonts w:ascii="Times New Roman" w:hAnsi="Times New Roman" w:cs="Times New Roman"/>
              </w:rPr>
              <w:br/>
              <w:t>динамика, ритм, акценты, пластика.</w:t>
            </w:r>
          </w:p>
          <w:p w:rsidR="007245CD" w:rsidRPr="0062702B" w:rsidRDefault="007245CD" w:rsidP="00FD02F2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1D3DFB">
            <w:pPr>
              <w:pStyle w:val="ParagraphStyle"/>
              <w:ind w:left="-108" w:right="-108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интерес к изу-чению нового материала; осознают свои эмоции, умеют чувствовать настроение в картине; проявляют интерес к произве-дениям искусства; осознают многооб-разие и богатство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выразительных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возмо-жностей цвета.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принима-ют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сохраняют учебную задачу; учиты-вают выделенные учителем ориентиры действия в новом учебном материале в сотрудничестве с ним, оценивают свои достижения на уроке.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знакомятся с именами выдающихся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жи-вописцев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, принимают активное участие в обсуждении нового материала; изуча-ют богатство выразительных возможнос-тей цвета в живописи, учатся анализи-ровать новый материал, работы великих художников, приобретать творческие навыки, передавать цветом настроение в рисунке.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проявл-яют активность для решения коммуни-кативных и познавательных задач (вы-ражают и контролируют эмоции, аде-кватно оценивают свою работу, строят понятные для партнера по коммуника-ции речевые высказывания); органи-зовывают работу в паре, распределяют роли, вырабатывают решения; анали-зируют произведения по заданным кри-териям; выдвигают контраргументы в дискуссии; делают выводы</w:t>
            </w:r>
            <w:proofErr w:type="gramEnd"/>
          </w:p>
        </w:tc>
        <w:tc>
          <w:tcPr>
            <w:tcW w:w="1843" w:type="dxa"/>
          </w:tcPr>
          <w:p w:rsidR="007245CD" w:rsidRPr="0062702B" w:rsidRDefault="007245CD" w:rsidP="00FD0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(по памяти </w:t>
            </w:r>
          </w:p>
          <w:p w:rsidR="007245CD" w:rsidRPr="0062702B" w:rsidRDefault="007245CD" w:rsidP="00FD0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 по пре</w:t>
            </w:r>
            <w:proofErr w:type="gramStart"/>
            <w:r w:rsidRPr="0062702B">
              <w:rPr>
                <w:rFonts w:ascii="Times New Roman" w:hAnsi="Times New Roman" w:cs="Times New Roman"/>
              </w:rPr>
              <w:t>д-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ставлению); восприятие явлений действи-тельности и произве-дений искусства; работа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художественными </w:t>
            </w:r>
            <w:r w:rsidRPr="0062702B">
              <w:rPr>
                <w:rFonts w:ascii="Times New Roman" w:hAnsi="Times New Roman" w:cs="Times New Roman"/>
              </w:rPr>
              <w:br/>
              <w:t>материалами; обсуж-дение работ товари-</w:t>
            </w:r>
          </w:p>
          <w:p w:rsidR="007245CD" w:rsidRPr="0062702B" w:rsidRDefault="007245CD" w:rsidP="00FD0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щей и результатов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индивидуальной</w:t>
            </w:r>
            <w:proofErr w:type="gramEnd"/>
          </w:p>
          <w:p w:rsidR="007245CD" w:rsidRPr="0062702B" w:rsidRDefault="007245CD" w:rsidP="00FD02F2">
            <w:pPr>
              <w:jc w:val="center"/>
            </w:pPr>
            <w:r w:rsidRPr="0062702B">
              <w:t>работы; просмотр мультимедийной презентации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FD0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по предмету,</w:t>
            </w:r>
          </w:p>
          <w:p w:rsidR="007245CD" w:rsidRPr="0062702B" w:rsidRDefault="007245CD" w:rsidP="00FD0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</w:p>
          <w:p w:rsidR="007245CD" w:rsidRPr="0062702B" w:rsidRDefault="007245CD" w:rsidP="00FD0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 во-</w:t>
            </w:r>
          </w:p>
          <w:p w:rsidR="007245CD" w:rsidRPr="0062702B" w:rsidRDefault="007245CD" w:rsidP="00FD02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просы, умение </w:t>
            </w:r>
          </w:p>
          <w:p w:rsidR="007245CD" w:rsidRPr="0062702B" w:rsidRDefault="007245CD" w:rsidP="00FD02F2">
            <w:r w:rsidRPr="0062702B">
              <w:t xml:space="preserve">выполнять художественный анализ </w:t>
            </w:r>
            <w:proofErr w:type="gramStart"/>
            <w:r w:rsidRPr="0062702B">
              <w:t>про-изведений</w:t>
            </w:r>
            <w:proofErr w:type="gramEnd"/>
            <w:r w:rsidRPr="0062702B">
              <w:t xml:space="preserve"> изо-брази-тельного искусства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FD02F2">
            <w:pPr>
              <w:pStyle w:val="ParagraphStyle"/>
              <w:tabs>
                <w:tab w:val="left" w:pos="885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Коллаж </w:t>
            </w:r>
            <w:r w:rsidRPr="0062702B">
              <w:rPr>
                <w:rFonts w:ascii="Times New Roman" w:hAnsi="Times New Roman" w:cs="Times New Roman"/>
              </w:rPr>
              <w:br/>
              <w:t>(уточ-нение комп</w:t>
            </w:r>
            <w:proofErr w:type="gramStart"/>
            <w:r w:rsidRPr="0062702B">
              <w:rPr>
                <w:rFonts w:ascii="Times New Roman" w:hAnsi="Times New Roman" w:cs="Times New Roman"/>
              </w:rPr>
              <w:t>о-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зиции, деталей, завершение работы).</w:t>
            </w:r>
          </w:p>
          <w:p w:rsidR="007245CD" w:rsidRPr="0062702B" w:rsidRDefault="007245CD" w:rsidP="00FD02F2">
            <w:r w:rsidRPr="0062702B">
              <w:t>Защита работы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16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c>
          <w:tcPr>
            <w:tcW w:w="16376" w:type="dxa"/>
            <w:gridSpan w:val="20"/>
          </w:tcPr>
          <w:p w:rsidR="007245CD" w:rsidRPr="0062702B" w:rsidRDefault="007245CD" w:rsidP="001D3DFB">
            <w:pPr>
              <w:jc w:val="center"/>
            </w:pPr>
            <w:r w:rsidRPr="0062702B">
              <w:t xml:space="preserve">3 четверть. </w:t>
            </w:r>
            <w:r w:rsidRPr="0062702B">
              <w:rPr>
                <w:b/>
              </w:rPr>
              <w:t xml:space="preserve">Великие темы жизни = </w:t>
            </w:r>
            <w:r w:rsidRPr="0062702B">
              <w:t>10 уроков</w:t>
            </w:r>
          </w:p>
        </w:tc>
        <w:tc>
          <w:tcPr>
            <w:tcW w:w="1700" w:type="dxa"/>
            <w:gridSpan w:val="2"/>
          </w:tcPr>
          <w:p w:rsidR="007245CD" w:rsidRPr="0062702B" w:rsidRDefault="007245CD"/>
        </w:tc>
        <w:tc>
          <w:tcPr>
            <w:tcW w:w="1700" w:type="dxa"/>
            <w:gridSpan w:val="2"/>
          </w:tcPr>
          <w:p w:rsidR="007245CD" w:rsidRPr="0062702B" w:rsidRDefault="007245CD"/>
        </w:tc>
        <w:tc>
          <w:tcPr>
            <w:tcW w:w="1700" w:type="dxa"/>
            <w:gridSpan w:val="2"/>
          </w:tcPr>
          <w:p w:rsidR="007245CD" w:rsidRPr="0062702B" w:rsidRDefault="007245CD"/>
        </w:tc>
        <w:tc>
          <w:tcPr>
            <w:tcW w:w="1700" w:type="dxa"/>
            <w:gridSpan w:val="2"/>
          </w:tcPr>
          <w:p w:rsidR="007245CD" w:rsidRPr="0062702B" w:rsidRDefault="007245CD"/>
        </w:tc>
        <w:tc>
          <w:tcPr>
            <w:tcW w:w="1700" w:type="dxa"/>
            <w:gridSpan w:val="2"/>
          </w:tcPr>
          <w:p w:rsidR="007245CD" w:rsidRPr="0062702B" w:rsidRDefault="007245CD"/>
        </w:tc>
        <w:tc>
          <w:tcPr>
            <w:tcW w:w="1700" w:type="dxa"/>
          </w:tcPr>
          <w:p w:rsidR="007245CD" w:rsidRPr="0062702B" w:rsidRDefault="007245CD"/>
        </w:tc>
        <w:tc>
          <w:tcPr>
            <w:tcW w:w="1700" w:type="dxa"/>
          </w:tcPr>
          <w:p w:rsidR="007245CD" w:rsidRPr="0062702B" w:rsidRDefault="007245CD"/>
        </w:tc>
        <w:tc>
          <w:tcPr>
            <w:tcW w:w="1700" w:type="dxa"/>
          </w:tcPr>
          <w:p w:rsidR="007245CD" w:rsidRPr="0062702B" w:rsidRDefault="007245CD"/>
        </w:tc>
        <w:tc>
          <w:tcPr>
            <w:tcW w:w="1700" w:type="dxa"/>
          </w:tcPr>
          <w:p w:rsidR="007245CD" w:rsidRPr="0062702B" w:rsidRDefault="007245CD" w:rsidP="00876B18">
            <w:pPr>
              <w:ind w:left="-24" w:firstLine="24"/>
              <w:jc w:val="center"/>
            </w:pPr>
            <w:r w:rsidRPr="0062702B">
              <w:t xml:space="preserve">3 четверть  </w:t>
            </w:r>
            <w:r w:rsidRPr="0062702B">
              <w:rPr>
                <w:b/>
              </w:rPr>
              <w:t xml:space="preserve">«Ты строишь»   </w:t>
            </w:r>
            <w:r w:rsidRPr="0062702B">
              <w:t>– 9 уроков</w:t>
            </w: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34" w:type="dxa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17</w:t>
            </w:r>
          </w:p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51" w:type="dxa"/>
            <w:gridSpan w:val="3"/>
            <w:vAlign w:val="center"/>
          </w:tcPr>
          <w:p w:rsidR="007245CD" w:rsidRPr="0062702B" w:rsidRDefault="007245CD" w:rsidP="00A17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Исторические и мифологические темы </w:t>
            </w:r>
          </w:p>
          <w:p w:rsidR="007245CD" w:rsidRPr="0062702B" w:rsidRDefault="007245CD" w:rsidP="00A173C6">
            <w:pPr>
              <w:spacing w:before="100" w:beforeAutospacing="1" w:after="100" w:afterAutospacing="1"/>
            </w:pPr>
            <w:r w:rsidRPr="0062702B">
              <w:t xml:space="preserve">в искусстве разных эпох </w:t>
            </w:r>
          </w:p>
        </w:tc>
        <w:tc>
          <w:tcPr>
            <w:tcW w:w="1134" w:type="dxa"/>
            <w:gridSpan w:val="2"/>
          </w:tcPr>
          <w:p w:rsidR="007245CD" w:rsidRPr="0062702B" w:rsidRDefault="007245CD" w:rsidP="00EA7FC8">
            <w:proofErr w:type="gramStart"/>
            <w:r w:rsidRPr="0062702B">
              <w:rPr>
                <w:i/>
                <w:iCs/>
              </w:rPr>
              <w:t xml:space="preserve">по-становка и решение учебной </w:t>
            </w:r>
            <w:r w:rsidRPr="0062702B">
              <w:rPr>
                <w:i/>
                <w:iCs/>
              </w:rPr>
              <w:br/>
              <w:t>задачи)</w:t>
            </w:r>
            <w:proofErr w:type="gramEnd"/>
          </w:p>
        </w:tc>
        <w:tc>
          <w:tcPr>
            <w:tcW w:w="1951" w:type="dxa"/>
            <w:gridSpan w:val="2"/>
          </w:tcPr>
          <w:p w:rsidR="007245CD" w:rsidRPr="0062702B" w:rsidRDefault="007245CD" w:rsidP="00A17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класси-ческие роизве-дения и имена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великих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евро-пейских масте-ров историчес-кой живописи.</w:t>
            </w:r>
          </w:p>
          <w:p w:rsidR="007245CD" w:rsidRPr="0062702B" w:rsidRDefault="007245CD" w:rsidP="00A17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сравни-вать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объекты </w:t>
            </w:r>
            <w:r w:rsidRPr="0062702B">
              <w:rPr>
                <w:rFonts w:ascii="Times New Roman" w:hAnsi="Times New Roman" w:cs="Times New Roman"/>
              </w:rPr>
              <w:br/>
              <w:t xml:space="preserve">по заданным критериям, ре-шать учебные задачи, рассуж-дать о месте и значении исто-рической кар-тины в разви-тии культуры. Анализировать </w:t>
            </w:r>
            <w:r w:rsidRPr="0062702B">
              <w:rPr>
                <w:rFonts w:ascii="Times New Roman" w:hAnsi="Times New Roman" w:cs="Times New Roman"/>
              </w:rPr>
              <w:br/>
              <w:t>и обобщать.</w:t>
            </w:r>
          </w:p>
          <w:p w:rsidR="007245CD" w:rsidRPr="0062702B" w:rsidRDefault="007245CD" w:rsidP="00A173C6">
            <w:r w:rsidRPr="0062702B">
              <w:t xml:space="preserve">Определять </w:t>
            </w:r>
            <w:r w:rsidRPr="0062702B">
              <w:br/>
              <w:t xml:space="preserve">и характеризовать понятия </w:t>
            </w:r>
            <w:r w:rsidRPr="0062702B">
              <w:br/>
            </w:r>
            <w:r w:rsidRPr="0062702B">
              <w:rPr>
                <w:i/>
                <w:iCs/>
              </w:rPr>
              <w:t xml:space="preserve">монументальная живопись, фреска, темперная </w:t>
            </w:r>
            <w:r w:rsidRPr="0062702B">
              <w:rPr>
                <w:i/>
                <w:iCs/>
              </w:rPr>
              <w:br/>
              <w:t>и масляная живопись, станковое искусство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A17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Жанровые разновидности исторической картины в зависимости от сюжета.</w:t>
            </w:r>
          </w:p>
          <w:p w:rsidR="007245CD" w:rsidRPr="0062702B" w:rsidRDefault="007245CD" w:rsidP="00A17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Исторический жанр как идейное и образное выражение событий в истории общест-</w:t>
            </w:r>
          </w:p>
          <w:p w:rsidR="007245CD" w:rsidRPr="0062702B" w:rsidRDefault="007245CD" w:rsidP="00A17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ва. Взаимосвязь исторического и мифологического жанров. </w:t>
            </w:r>
            <w:r w:rsidRPr="0062702B">
              <w:rPr>
                <w:rFonts w:ascii="Times New Roman" w:hAnsi="Times New Roman" w:cs="Times New Roman"/>
              </w:rPr>
              <w:br/>
              <w:t>Монументальная живопись, фреска, темперная и масляная живопись, станковое искусство.</w:t>
            </w:r>
          </w:p>
          <w:p w:rsidR="007245CD" w:rsidRPr="0062702B" w:rsidRDefault="007245CD" w:rsidP="00A173C6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2152BF">
            <w:pPr>
              <w:pStyle w:val="ParagraphStyle"/>
              <w:spacing w:line="252" w:lineRule="auto"/>
              <w:ind w:right="-108"/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интерес к изучению нового материала; стремят-ся к достижению поставленной цели; осознают целостность мира и много-образие взглядов на него, вырабаты-вают свои мировоззренческие пози-ции, развивают воображение, самос-тоятельно создают устный рассказ о развитии исторического жанра в ев-ропейском искусстве.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учебную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за-дачу; учитывают выделенные учите-лем ориентиры действия в новом уче-бном материале в сотрудничестве с ним, оценивают свои достижения на уроке.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учатся самостоятельно осваивать новую тему; умеют находить информацию, необходимую для решения учебной задачи, составляют произвольное речевое высказывание в устной форме об изображении человека в искусстве разных эпох; знакомятся с именами великих художников и их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произведе-ниями</w:t>
            </w:r>
            <w:proofErr w:type="gramEnd"/>
            <w:r w:rsidRPr="0062702B">
              <w:rPr>
                <w:rFonts w:ascii="Times New Roman" w:hAnsi="Times New Roman" w:cs="Times New Roman"/>
              </w:rPr>
              <w:t>,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воспринимают и анализируют произведения искусства.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Коммуника-тив-ные: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коммуникативных 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позна-вательных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задач (выражают и конт-ролируют эмоции, адекватно оцени-вают свою работу, строят понятные для партнера по коммуникации рече-вые высказывания); адекватно выра-жают собственное мнение, выдвигают контр-аргументы в дискуссии; делают выводы</w:t>
            </w:r>
          </w:p>
        </w:tc>
        <w:tc>
          <w:tcPr>
            <w:tcW w:w="1843" w:type="dxa"/>
          </w:tcPr>
          <w:p w:rsidR="007245CD" w:rsidRPr="0062702B" w:rsidRDefault="007245CD" w:rsidP="00A17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>(по памяти</w:t>
            </w:r>
          </w:p>
          <w:p w:rsidR="007245CD" w:rsidRPr="0062702B" w:rsidRDefault="007245CD" w:rsidP="00A17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 по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пред-ставлению</w:t>
            </w:r>
            <w:proofErr w:type="gramEnd"/>
            <w:r w:rsidRPr="0062702B">
              <w:rPr>
                <w:rFonts w:ascii="Times New Roman" w:hAnsi="Times New Roman" w:cs="Times New Roman"/>
              </w:rPr>
              <w:t>); восприятие явлений</w:t>
            </w:r>
          </w:p>
          <w:p w:rsidR="007245CD" w:rsidRPr="0062702B" w:rsidRDefault="007245CD" w:rsidP="00A17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действи-тельности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произве-дений искусства;</w:t>
            </w:r>
          </w:p>
          <w:p w:rsidR="007245CD" w:rsidRPr="0062702B" w:rsidRDefault="007245CD" w:rsidP="00A173C6">
            <w:r w:rsidRPr="0062702B">
              <w:t>работа художественными мат</w:t>
            </w:r>
            <w:proofErr w:type="gramStart"/>
            <w:r w:rsidRPr="0062702B">
              <w:t>е-</w:t>
            </w:r>
            <w:proofErr w:type="gramEnd"/>
            <w:r w:rsidRPr="0062702B">
              <w:br/>
              <w:t xml:space="preserve">риалами; обсуждение работ товарищей и результатов индивидуальной работы; </w:t>
            </w:r>
            <w:r w:rsidRPr="0062702B">
              <w:br/>
              <w:t xml:space="preserve">художественный </w:t>
            </w:r>
            <w:r w:rsidRPr="0062702B">
              <w:br/>
              <w:t>анализ произведений искусства; просмотр мультимедийной презентации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A17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размыш-ления, уровень знания </w:t>
            </w:r>
            <w:r w:rsidRPr="0062702B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7245CD" w:rsidRPr="0062702B" w:rsidRDefault="007245CD" w:rsidP="00A17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</w:p>
          <w:p w:rsidR="007245CD" w:rsidRPr="0062702B" w:rsidRDefault="007245CD" w:rsidP="00A17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на вопросы, умение выполнять сравнительный анализ </w:t>
            </w:r>
            <w:r w:rsidRPr="0062702B">
              <w:rPr>
                <w:rFonts w:ascii="Times New Roman" w:hAnsi="Times New Roman" w:cs="Times New Roman"/>
              </w:rPr>
              <w:br/>
              <w:t>художественных произведений изобразительного искусства ист</w:t>
            </w:r>
            <w:proofErr w:type="gramStart"/>
            <w:r w:rsidRPr="0062702B">
              <w:rPr>
                <w:rFonts w:ascii="Times New Roman" w:hAnsi="Times New Roman" w:cs="Times New Roman"/>
              </w:rPr>
              <w:t>о-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рического</w:t>
            </w:r>
          </w:p>
          <w:p w:rsidR="007245CD" w:rsidRPr="0062702B" w:rsidRDefault="007245CD" w:rsidP="00A173C6">
            <w:r w:rsidRPr="0062702B">
              <w:t xml:space="preserve">и </w:t>
            </w:r>
            <w:proofErr w:type="gramStart"/>
            <w:r w:rsidRPr="0062702B">
              <w:t>мифологического</w:t>
            </w:r>
            <w:proofErr w:type="gramEnd"/>
            <w:r w:rsidRPr="0062702B">
              <w:t xml:space="preserve"> жанров Устный опрос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A7FC8">
            <w:r w:rsidRPr="0062702B">
              <w:t>Рисунок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17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 xml:space="preserve">18 </w:t>
            </w: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A173C6">
            <w:pPr>
              <w:spacing w:before="100" w:beforeAutospacing="1" w:after="100" w:afterAutospacing="1"/>
            </w:pPr>
            <w:r w:rsidRPr="0062702B">
              <w:t xml:space="preserve">Темати-ческая </w:t>
            </w:r>
            <w:r w:rsidRPr="0062702B">
              <w:br/>
              <w:t>картина</w:t>
            </w:r>
            <w:r w:rsidRPr="0062702B">
              <w:br/>
              <w:t xml:space="preserve">в русском искусстве XlX </w:t>
            </w:r>
            <w:proofErr w:type="gramStart"/>
            <w:r w:rsidRPr="0062702B">
              <w:t>в</w:t>
            </w:r>
            <w:proofErr w:type="gramEnd"/>
            <w:r w:rsidRPr="0062702B">
              <w:t>.</w:t>
            </w:r>
            <w:r w:rsidRPr="0062702B">
              <w:rPr>
                <w:i/>
                <w:iCs/>
              </w:rPr>
              <w:t xml:space="preserve"> </w:t>
            </w:r>
            <w:r w:rsidRPr="0062702B">
              <w:rPr>
                <w:i/>
                <w:iCs/>
              </w:rPr>
              <w:br/>
            </w:r>
          </w:p>
        </w:tc>
        <w:tc>
          <w:tcPr>
            <w:tcW w:w="1134" w:type="dxa"/>
            <w:gridSpan w:val="2"/>
          </w:tcPr>
          <w:p w:rsidR="007245CD" w:rsidRPr="0062702B" w:rsidRDefault="007245CD" w:rsidP="00EA7FC8">
            <w:proofErr w:type="gramStart"/>
            <w:r w:rsidRPr="0062702B">
              <w:rPr>
                <w:i/>
                <w:iCs/>
              </w:rPr>
              <w:t>поста-новка</w:t>
            </w:r>
            <w:proofErr w:type="gramEnd"/>
            <w:r w:rsidRPr="0062702B">
              <w:rPr>
                <w:i/>
                <w:iCs/>
              </w:rPr>
              <w:t xml:space="preserve"> </w:t>
            </w:r>
            <w:r w:rsidRPr="0062702B">
              <w:rPr>
                <w:i/>
                <w:iCs/>
              </w:rPr>
              <w:br/>
              <w:t xml:space="preserve">и решение учебной </w:t>
            </w:r>
            <w:r w:rsidRPr="0062702B">
              <w:rPr>
                <w:i/>
                <w:iCs/>
              </w:rPr>
              <w:br/>
              <w:t>задачи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картины </w:t>
            </w:r>
          </w:p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В. Сурикова «Боярыня Морозова», «Утро стрелецкой казни».</w:t>
            </w:r>
          </w:p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62702B">
              <w:rPr>
                <w:rFonts w:ascii="Times New Roman" w:hAnsi="Times New Roman" w:cs="Times New Roman"/>
              </w:rPr>
              <w:t>самостоятельно составлять устный рас-сказ-рассуждение и анализировать наиболее известные исто-</w:t>
            </w:r>
          </w:p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рические картины великих </w:t>
            </w:r>
            <w:proofErr w:type="gramStart"/>
            <w:r w:rsidRPr="0062702B">
              <w:rPr>
                <w:rFonts w:ascii="Times New Roman" w:hAnsi="Times New Roman" w:cs="Times New Roman"/>
              </w:rPr>
              <w:t>рус-ских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художников.</w:t>
            </w:r>
          </w:p>
          <w:p w:rsidR="007245CD" w:rsidRPr="0062702B" w:rsidRDefault="007245CD" w:rsidP="00161A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Характеризовать значение тематической картины XIX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развитии русской </w:t>
            </w:r>
            <w:r w:rsidRPr="0062702B">
              <w:rPr>
                <w:rFonts w:ascii="Times New Roman" w:hAnsi="Times New Roman" w:cs="Times New Roman"/>
              </w:rPr>
              <w:br/>
              <w:t>культуры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697D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Особенности развития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исто-рической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картины в русском искусстве с появлением светского искусства и исторической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науки. Творчество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великих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рус-ских художни-</w:t>
            </w:r>
          </w:p>
          <w:p w:rsidR="007245CD" w:rsidRPr="0062702B" w:rsidRDefault="007245CD" w:rsidP="00697D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ков, понимание значения живописной картины</w:t>
            </w:r>
          </w:p>
          <w:p w:rsidR="007245CD" w:rsidRPr="0062702B" w:rsidRDefault="007245CD" w:rsidP="00697D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как события общественной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жизни. Тематическая картина.</w:t>
            </w:r>
          </w:p>
          <w:p w:rsidR="007245CD" w:rsidRPr="0062702B" w:rsidRDefault="007245CD" w:rsidP="00697D59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613C3D">
            <w:pPr>
              <w:pStyle w:val="ParagraphStyle"/>
              <w:spacing w:line="252" w:lineRule="auto"/>
              <w:ind w:right="-108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понимают значение знаний для человека, осознают свои интересы и цели; вырабатывают </w:t>
            </w:r>
            <w:proofErr w:type="gramStart"/>
            <w:r w:rsidRPr="0062702B">
              <w:rPr>
                <w:rFonts w:ascii="Times New Roman" w:hAnsi="Times New Roman" w:cs="Times New Roman"/>
              </w:rPr>
              <w:t>доб-рожелательное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отношение к товари-щам; умеют устно выражать свою эс-тетическую позицию; рассуждают о значении творчества великих русских художников в создании образа наро-да.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сох-раняют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учебную задачу; учитывают выделенные учителем ориентиры действия в новом учебном материале в сотрудничестве с ним, оценивают свои достижения на уроке.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Познава-тельные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получают новые знания о закономерностях; учатся творчески</w:t>
            </w:r>
            <w:r w:rsidRPr="0062702B">
              <w:t xml:space="preserve"> э</w:t>
            </w:r>
            <w:r w:rsidRPr="0062702B">
              <w:rPr>
                <w:rFonts w:ascii="Times New Roman" w:hAnsi="Times New Roman" w:cs="Times New Roman"/>
              </w:rPr>
              <w:t xml:space="preserve">кспериментировать, устанавливать аналогии, использовать их в решении учебной задачи; реализуют выразите-льные возможности художественных материалов.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коммуникативных и познавательных задач; обмениваются мнениями,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слу-шают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друг друга; излагают свое мне-ние в диалоге; строят понятные для парт-нера по коммуникации речевые высказывания</w:t>
            </w:r>
          </w:p>
        </w:tc>
        <w:tc>
          <w:tcPr>
            <w:tcW w:w="1843" w:type="dxa"/>
          </w:tcPr>
          <w:p w:rsidR="007245CD" w:rsidRPr="0062702B" w:rsidRDefault="007245CD" w:rsidP="00697D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>(по памяти и по пред-ставлению); восприятие явлений</w:t>
            </w:r>
          </w:p>
          <w:p w:rsidR="007245CD" w:rsidRPr="0062702B" w:rsidRDefault="007245CD" w:rsidP="00697D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действительности и произведений искусства;</w:t>
            </w:r>
          </w:p>
          <w:p w:rsidR="007245CD" w:rsidRPr="0062702B" w:rsidRDefault="007245CD" w:rsidP="00697D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работа художественными мат</w:t>
            </w:r>
            <w:proofErr w:type="gramStart"/>
            <w:r w:rsidRPr="0062702B">
              <w:rPr>
                <w:rFonts w:ascii="Times New Roman" w:hAnsi="Times New Roman" w:cs="Times New Roman"/>
              </w:rPr>
              <w:t>е-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риалами;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Изобра-</w:t>
            </w:r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>(по памяти и по представлению); восприятие явлений дей-ствительности и произведений искусства;</w:t>
            </w:r>
          </w:p>
          <w:p w:rsidR="007245CD" w:rsidRPr="0062702B" w:rsidRDefault="007245CD" w:rsidP="00697D59">
            <w:r w:rsidRPr="0062702B">
              <w:t>работа художественными мат</w:t>
            </w:r>
            <w:proofErr w:type="gramStart"/>
            <w:r w:rsidRPr="0062702B">
              <w:t>е-</w:t>
            </w:r>
            <w:proofErr w:type="gramEnd"/>
            <w:r w:rsidRPr="0062702B">
              <w:br/>
              <w:t>риалами;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697D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7245CD" w:rsidRPr="0062702B" w:rsidRDefault="007245CD" w:rsidP="00697D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ответы </w:t>
            </w:r>
          </w:p>
          <w:p w:rsidR="007245CD" w:rsidRPr="0062702B" w:rsidRDefault="007245CD" w:rsidP="00697D59">
            <w:r w:rsidRPr="0062702B">
              <w:t>на в</w:t>
            </w:r>
            <w:proofErr w:type="gramStart"/>
            <w:r w:rsidRPr="0062702B">
              <w:t>о-</w:t>
            </w:r>
            <w:proofErr w:type="gramEnd"/>
            <w:r w:rsidRPr="0062702B">
              <w:br/>
              <w:t>просы, умение выполнять анализ художест-</w:t>
            </w:r>
            <w:r w:rsidRPr="0062702B">
              <w:br/>
              <w:t xml:space="preserve">венных произведений изобразительного искусства исторического жанра Умение </w:t>
            </w:r>
            <w:r w:rsidRPr="0062702B">
              <w:br/>
              <w:t>выполнять художест-венный</w:t>
            </w:r>
            <w:r w:rsidRPr="0062702B">
              <w:br/>
              <w:t>анализ картины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A7FC8">
            <w:r w:rsidRPr="0062702B">
              <w:t xml:space="preserve">Умение </w:t>
            </w:r>
            <w:r w:rsidRPr="0062702B">
              <w:br/>
              <w:t xml:space="preserve">выполнять </w:t>
            </w:r>
            <w:proofErr w:type="gramStart"/>
            <w:r w:rsidRPr="0062702B">
              <w:t>художест-венный</w:t>
            </w:r>
            <w:proofErr w:type="gramEnd"/>
            <w:r w:rsidRPr="0062702B">
              <w:br/>
              <w:t>анализ картины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18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19</w:t>
            </w:r>
          </w:p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697D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Процесс работы </w:t>
            </w:r>
          </w:p>
          <w:p w:rsidR="007245CD" w:rsidRPr="0062702B" w:rsidRDefault="007245CD" w:rsidP="00697D59">
            <w:pPr>
              <w:spacing w:before="100" w:beforeAutospacing="1" w:after="100" w:afterAutospacing="1"/>
            </w:pPr>
            <w:r w:rsidRPr="0062702B">
              <w:t>над тематической картиной</w:t>
            </w:r>
            <w:r w:rsidRPr="0062702B">
              <w:rPr>
                <w:i/>
                <w:iCs/>
              </w:rPr>
              <w:t xml:space="preserve"> </w:t>
            </w:r>
            <w:r w:rsidRPr="0062702B">
              <w:rPr>
                <w:i/>
                <w:iCs/>
              </w:rPr>
              <w:br/>
            </w:r>
          </w:p>
        </w:tc>
        <w:tc>
          <w:tcPr>
            <w:tcW w:w="1134" w:type="dxa"/>
            <w:gridSpan w:val="2"/>
          </w:tcPr>
          <w:p w:rsidR="007245CD" w:rsidRPr="0062702B" w:rsidRDefault="007245CD" w:rsidP="00EA7FC8">
            <w:proofErr w:type="gramStart"/>
            <w:r w:rsidRPr="0062702B">
              <w:rPr>
                <w:i/>
                <w:iCs/>
              </w:rPr>
              <w:t>поста-новка</w:t>
            </w:r>
            <w:proofErr w:type="gramEnd"/>
            <w:r w:rsidRPr="0062702B">
              <w:rPr>
                <w:i/>
                <w:iCs/>
              </w:rPr>
              <w:t xml:space="preserve"> </w:t>
            </w:r>
            <w:r w:rsidRPr="0062702B">
              <w:rPr>
                <w:i/>
                <w:iCs/>
              </w:rPr>
              <w:br/>
              <w:t xml:space="preserve">и решение учебной </w:t>
            </w:r>
            <w:r w:rsidRPr="0062702B">
              <w:rPr>
                <w:i/>
                <w:iCs/>
              </w:rPr>
              <w:br/>
              <w:t>задачи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7044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этапы </w:t>
            </w:r>
            <w:r w:rsidRPr="0062702B">
              <w:rPr>
                <w:rFonts w:ascii="Times New Roman" w:hAnsi="Times New Roman" w:cs="Times New Roman"/>
              </w:rPr>
              <w:br/>
              <w:t>создания картины «Степан Разин» В. И. Сурикова.</w:t>
            </w:r>
          </w:p>
          <w:p w:rsidR="007245CD" w:rsidRPr="0062702B" w:rsidRDefault="007245CD" w:rsidP="007044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62702B">
              <w:rPr>
                <w:rFonts w:ascii="Times New Roman" w:hAnsi="Times New Roman" w:cs="Times New Roman"/>
              </w:rPr>
              <w:t xml:space="preserve">понимать роль наблюдательности и воображения в творчестве художника, проблему </w:t>
            </w:r>
            <w:r w:rsidRPr="0062702B">
              <w:rPr>
                <w:rFonts w:ascii="Times New Roman" w:hAnsi="Times New Roman" w:cs="Times New Roman"/>
              </w:rPr>
              <w:br/>
              <w:t xml:space="preserve">правдоподобия </w:t>
            </w:r>
            <w:r w:rsidRPr="0062702B">
              <w:rPr>
                <w:rFonts w:ascii="Times New Roman" w:hAnsi="Times New Roman" w:cs="Times New Roman"/>
              </w:rPr>
              <w:br/>
              <w:t xml:space="preserve">и условности </w:t>
            </w:r>
            <w:r w:rsidRPr="0062702B">
              <w:rPr>
                <w:rFonts w:ascii="Times New Roman" w:hAnsi="Times New Roman" w:cs="Times New Roman"/>
              </w:rPr>
              <w:br/>
              <w:t>в изобразительном искусстве,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понимать смысловую и пластическую взаимосвязь всех ее частей </w:t>
            </w:r>
            <w:r w:rsidRPr="0062702B">
              <w:rPr>
                <w:rFonts w:ascii="Times New Roman" w:hAnsi="Times New Roman" w:cs="Times New Roman"/>
              </w:rPr>
              <w:br/>
              <w:t>и деталей в обобщенном образе</w:t>
            </w:r>
          </w:p>
          <w:p w:rsidR="007245CD" w:rsidRPr="0062702B" w:rsidRDefault="007245CD" w:rsidP="00704414">
            <w:r w:rsidRPr="0062702B">
              <w:t>картины. Принимать активное участие в обсуждении исторического материала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7044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Формирование представления о тематической картине как выражении идейных представлений художника, обобщенный образ его наблюдений и размышлений о жизни. Поиск композиционного решения картины.</w:t>
            </w:r>
          </w:p>
          <w:p w:rsidR="007245CD" w:rsidRPr="0062702B" w:rsidRDefault="007245CD" w:rsidP="007044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Тематическая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картина, композиция, замысел.</w:t>
            </w:r>
          </w:p>
          <w:p w:rsidR="007245CD" w:rsidRPr="0062702B" w:rsidRDefault="007245CD" w:rsidP="00704414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613C3D">
            <w:pPr>
              <w:pStyle w:val="ParagraphStyle"/>
              <w:spacing w:line="252" w:lineRule="auto"/>
              <w:ind w:right="-108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понимают значение знаний для человека, осознают свои интересы и цели; имеют мотивацию учебной деятельности; развивают творческие способности в процессе работы по созданию композиции на историческую тему.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Познаватель-ные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учатся пользоваться необхо-димой информацией; получают опыт разработки художественного проекта – создание композиции на историчес-кую тему, выражают в эскизах, самос-тоятельно собирают и осваивают ма-териал для воплощения своего проек-та.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сох-раняют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учебную задачу; учитывают выделенные учителем ориентиры действия в новом учебном материале в сотрудничестве с ним, оценивают свои достижения на уроке.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Коммуни-кативные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коммуникативных и позна-вательных задач (выражают и контро-лируют эмоции, адекватно оценивают свою работу, строят понятные для партнера по коммуникации речевые высказывания); выдвигают контраргу-менты в дискуссии; делают выводы; понимают позицию одноклассника; используют речевые средства в соответствии с ситуацией</w:t>
            </w:r>
          </w:p>
        </w:tc>
        <w:tc>
          <w:tcPr>
            <w:tcW w:w="1843" w:type="dxa"/>
          </w:tcPr>
          <w:p w:rsidR="007245CD" w:rsidRPr="0062702B" w:rsidRDefault="007245CD" w:rsidP="007044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жение на плоскости</w:t>
            </w:r>
            <w:r w:rsidRPr="0062702B">
              <w:rPr>
                <w:rFonts w:ascii="Times New Roman" w:hAnsi="Times New Roman" w:cs="Times New Roman"/>
              </w:rPr>
              <w:br/>
              <w:t xml:space="preserve">(по памяти </w:t>
            </w:r>
          </w:p>
          <w:p w:rsidR="007245CD" w:rsidRPr="0062702B" w:rsidRDefault="007245CD" w:rsidP="007044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 по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пред-ставлению</w:t>
            </w:r>
            <w:proofErr w:type="gramEnd"/>
            <w:r w:rsidRPr="0062702B">
              <w:rPr>
                <w:rFonts w:ascii="Times New Roman" w:hAnsi="Times New Roman" w:cs="Times New Roman"/>
              </w:rPr>
              <w:t>); восприятие явлений</w:t>
            </w:r>
          </w:p>
          <w:p w:rsidR="007245CD" w:rsidRPr="0062702B" w:rsidRDefault="007245CD" w:rsidP="007044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действи-тельности и прои</w:t>
            </w:r>
            <w:proofErr w:type="gramStart"/>
            <w:r w:rsidRPr="0062702B">
              <w:rPr>
                <w:rFonts w:ascii="Times New Roman" w:hAnsi="Times New Roman" w:cs="Times New Roman"/>
              </w:rPr>
              <w:t>з-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ведений искусства; </w:t>
            </w:r>
          </w:p>
          <w:p w:rsidR="007245CD" w:rsidRPr="0062702B" w:rsidRDefault="007245CD" w:rsidP="007044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 w:rsidRPr="0062702B">
              <w:rPr>
                <w:rFonts w:ascii="Times New Roman" w:hAnsi="Times New Roman" w:cs="Times New Roman"/>
              </w:rPr>
              <w:t>художествен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ными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материалами; обсуждение работ товари-</w:t>
            </w:r>
          </w:p>
          <w:p w:rsidR="007245CD" w:rsidRPr="0062702B" w:rsidRDefault="007245CD" w:rsidP="007044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щей и результатов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индивидуальной</w:t>
            </w:r>
            <w:proofErr w:type="gramEnd"/>
          </w:p>
          <w:p w:rsidR="007245CD" w:rsidRPr="0062702B" w:rsidRDefault="007245CD" w:rsidP="00704414">
            <w:r w:rsidRPr="0062702B">
              <w:t>работы; просмотр мультимедийной презентации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7044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7245CD" w:rsidRPr="0062702B" w:rsidRDefault="007245CD" w:rsidP="007044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ответы </w:t>
            </w:r>
          </w:p>
          <w:p w:rsidR="007245CD" w:rsidRPr="0062702B" w:rsidRDefault="007245CD" w:rsidP="00704414">
            <w:pPr>
              <w:jc w:val="center"/>
            </w:pPr>
            <w:r w:rsidRPr="0062702B">
              <w:t>на вопросы, умение выполнять сравнительный анализ художественных произведений изобразительного искусства Устный опрос.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A7FC8">
            <w:r w:rsidRPr="0062702B">
              <w:t xml:space="preserve">Эскизы для своей работы над портретами главных </w:t>
            </w:r>
            <w:r w:rsidRPr="0062702B">
              <w:br/>
              <w:t>героев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19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20</w:t>
            </w:r>
          </w:p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Процесс работы </w:t>
            </w:r>
          </w:p>
          <w:p w:rsidR="007245CD" w:rsidRPr="0062702B" w:rsidRDefault="007245CD" w:rsidP="00FD1FFA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>над тематической картиной</w:t>
            </w:r>
            <w:r w:rsidRPr="0062702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2702B">
              <w:rPr>
                <w:rFonts w:ascii="Times New Roman" w:hAnsi="Times New Roman" w:cs="Times New Roman"/>
                <w:i/>
                <w:iCs/>
              </w:rPr>
              <w:br/>
            </w:r>
          </w:p>
          <w:p w:rsidR="007245CD" w:rsidRPr="0062702B" w:rsidRDefault="007245CD" w:rsidP="00FD1FFA">
            <w:pPr>
              <w:spacing w:before="100" w:beforeAutospacing="1" w:after="100" w:afterAutospacing="1"/>
            </w:pPr>
          </w:p>
        </w:tc>
        <w:tc>
          <w:tcPr>
            <w:tcW w:w="1134" w:type="dxa"/>
            <w:gridSpan w:val="2"/>
          </w:tcPr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62702B">
              <w:rPr>
                <w:rFonts w:ascii="Times New Roman" w:hAnsi="Times New Roman" w:cs="Times New Roman"/>
                <w:i/>
                <w:iCs/>
              </w:rPr>
              <w:t xml:space="preserve">поста-новка </w:t>
            </w:r>
            <w:r w:rsidRPr="0062702B">
              <w:rPr>
                <w:rFonts w:ascii="Times New Roman" w:hAnsi="Times New Roman" w:cs="Times New Roman"/>
                <w:i/>
                <w:iCs/>
              </w:rPr>
              <w:br/>
              <w:t xml:space="preserve">и решение </w:t>
            </w: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учебной</w:t>
            </w:r>
            <w:proofErr w:type="gramEnd"/>
            <w:r w:rsidRPr="0062702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7245CD" w:rsidRPr="0062702B" w:rsidRDefault="007245CD" w:rsidP="00FD1FFA">
            <w:r w:rsidRPr="0062702B">
              <w:rPr>
                <w:i/>
                <w:iCs/>
              </w:rPr>
              <w:t>задачи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этапы создания картины </w:t>
            </w:r>
          </w:p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«Степан Разин»</w:t>
            </w:r>
          </w:p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В. И. Сурикова.</w:t>
            </w:r>
          </w:p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62702B">
              <w:rPr>
                <w:rFonts w:ascii="Times New Roman" w:hAnsi="Times New Roman" w:cs="Times New Roman"/>
              </w:rPr>
              <w:t xml:space="preserve">понимать роль наблюдательности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и воображения </w:t>
            </w:r>
            <w:r w:rsidRPr="0062702B">
              <w:rPr>
                <w:rFonts w:ascii="Times New Roman" w:hAnsi="Times New Roman" w:cs="Times New Roman"/>
              </w:rPr>
              <w:br/>
              <w:t xml:space="preserve">в творчестве художника,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</w:t>
            </w:r>
            <w:proofErr w:type="gramEnd"/>
          </w:p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блему правдоподобия и условности в изобразительном искусстве; понимать смысловую </w:t>
            </w:r>
            <w:r w:rsidRPr="0062702B">
              <w:rPr>
                <w:rFonts w:ascii="Times New Roman" w:hAnsi="Times New Roman" w:cs="Times New Roman"/>
              </w:rPr>
              <w:br/>
              <w:t xml:space="preserve">и пластическую </w:t>
            </w:r>
          </w:p>
          <w:p w:rsidR="007245CD" w:rsidRPr="0062702B" w:rsidRDefault="007245CD" w:rsidP="00E80BAA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>взаимосвязь всех ее частей и деталей в обобщенном образе ка</w:t>
            </w:r>
            <w:proofErr w:type="gramStart"/>
            <w:r w:rsidRPr="0062702B">
              <w:rPr>
                <w:rFonts w:ascii="Times New Roman" w:hAnsi="Times New Roman" w:cs="Times New Roman"/>
              </w:rPr>
              <w:t>р-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тины; работать </w:t>
            </w:r>
            <w:r w:rsidRPr="0062702B">
              <w:rPr>
                <w:rFonts w:ascii="Times New Roman" w:hAnsi="Times New Roman" w:cs="Times New Roman"/>
              </w:rPr>
              <w:br/>
              <w:t>художественными материалами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CC14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Формирование представления о тематической картине как выражении идейных представлений художника, обобщенный образ его наблюдений и размышлений о жизни. Поиск композ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ционного решения картины.</w:t>
            </w:r>
          </w:p>
          <w:p w:rsidR="007245CD" w:rsidRPr="0062702B" w:rsidRDefault="007245CD" w:rsidP="00CC14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Тематическая картина, композиция, замысел.</w:t>
            </w:r>
          </w:p>
          <w:p w:rsidR="007245CD" w:rsidRPr="0062702B" w:rsidRDefault="007245CD" w:rsidP="00CC14B0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613C3D">
            <w:pPr>
              <w:pStyle w:val="ParagraphStyle"/>
              <w:spacing w:line="252" w:lineRule="auto"/>
              <w:ind w:right="-108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понимают значение знаний для человека, осознают свои интересы и цели; имеют мотивацию учебной деятельности; развивают творческие способности в процессе работы по созданию композиции на историческую тему.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 w:rsidRPr="0062702B">
              <w:rPr>
                <w:rFonts w:ascii="Times New Roman" w:hAnsi="Times New Roman" w:cs="Times New Roman"/>
              </w:rPr>
              <w:t xml:space="preserve"> учатся пользоваться необходимой информацией; получают опыт </w:t>
            </w:r>
            <w:proofErr w:type="gramStart"/>
            <w:r w:rsidRPr="0062702B">
              <w:rPr>
                <w:rFonts w:ascii="Times New Roman" w:hAnsi="Times New Roman" w:cs="Times New Roman"/>
              </w:rPr>
              <w:t>разра-ботки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художественного проекта – создание композиции на историчес-кую тему, выражают в эскизах, самос-тоятельно собирают и осваивают материал для воплощения своего проекта.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учитыва-ют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выделенные учителем ориентиры действия в новом учебном материале в сотрудничестве с ним, оценивают свои достижения на уроке.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Коммуни-кативные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коммуникативных и позна-вательных задач (выражают и контро-лируют эмоции, адекватно оценивают свою работу, строят понятные для партнера по коммуникации речевые высказывания); выдвигают контраргу-менты в дискуссии; делают выводы; понимают позицию одноклассника; используют речевые средства в соответствии с ситуацией.</w:t>
            </w:r>
          </w:p>
        </w:tc>
        <w:tc>
          <w:tcPr>
            <w:tcW w:w="1843" w:type="dxa"/>
            <w:vAlign w:val="center"/>
          </w:tcPr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Восприятие явлений действительности и произведений</w:t>
            </w:r>
          </w:p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искусства; 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(по памяти </w:t>
            </w:r>
          </w:p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 по пре</w:t>
            </w:r>
            <w:proofErr w:type="gramStart"/>
            <w:r w:rsidRPr="0062702B">
              <w:rPr>
                <w:rFonts w:ascii="Times New Roman" w:hAnsi="Times New Roman" w:cs="Times New Roman"/>
              </w:rPr>
              <w:t>д-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ставлению); обсуждение работ товарищей и результатов индивидуальной </w:t>
            </w:r>
          </w:p>
          <w:p w:rsidR="007245CD" w:rsidRPr="0062702B" w:rsidRDefault="007245CD" w:rsidP="00FD1FFA">
            <w:pPr>
              <w:spacing w:before="100" w:beforeAutospacing="1" w:after="100" w:afterAutospacing="1"/>
            </w:pPr>
            <w:r w:rsidRPr="0062702B">
              <w:t>работы; просмотр мультимедийной презентации</w:t>
            </w:r>
          </w:p>
        </w:tc>
        <w:tc>
          <w:tcPr>
            <w:tcW w:w="1559" w:type="dxa"/>
            <w:gridSpan w:val="2"/>
            <w:vAlign w:val="center"/>
          </w:tcPr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</w:p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 вопро-</w:t>
            </w:r>
          </w:p>
          <w:p w:rsidR="007245CD" w:rsidRPr="0062702B" w:rsidRDefault="007245CD" w:rsidP="00FD1FFA">
            <w:pPr>
              <w:spacing w:before="100" w:beforeAutospacing="1" w:after="100" w:afterAutospacing="1"/>
            </w:pPr>
            <w:r w:rsidRPr="0062702B">
              <w:t xml:space="preserve">сы, умение выполнять сравнительный анализ </w:t>
            </w:r>
            <w:r w:rsidRPr="0062702B">
              <w:br/>
              <w:t>художественных произведений изобразительного искусства Устный опрос.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FD1F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Зари-совки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порт-</w:t>
            </w:r>
          </w:p>
          <w:p w:rsidR="007245CD" w:rsidRPr="0062702B" w:rsidRDefault="007245CD" w:rsidP="00FD1FFA">
            <w:pPr>
              <w:jc w:val="both"/>
            </w:pPr>
            <w:r w:rsidRPr="0062702B">
              <w:t>ретов главных героев. Композиция рисунка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20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21</w:t>
            </w:r>
          </w:p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CC14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Процесс работы </w:t>
            </w:r>
          </w:p>
          <w:p w:rsidR="007245CD" w:rsidRPr="0062702B" w:rsidRDefault="007245CD" w:rsidP="00CC14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над тематической</w:t>
            </w:r>
          </w:p>
          <w:p w:rsidR="007245CD" w:rsidRPr="0062702B" w:rsidRDefault="007245CD" w:rsidP="00CC14B0">
            <w:pPr>
              <w:spacing w:before="100" w:beforeAutospacing="1" w:after="100" w:afterAutospacing="1"/>
            </w:pPr>
            <w:r w:rsidRPr="0062702B">
              <w:t xml:space="preserve">картиной </w:t>
            </w:r>
            <w:r w:rsidRPr="0062702B">
              <w:br/>
            </w:r>
          </w:p>
        </w:tc>
        <w:tc>
          <w:tcPr>
            <w:tcW w:w="1134" w:type="dxa"/>
            <w:gridSpan w:val="2"/>
          </w:tcPr>
          <w:p w:rsidR="007245CD" w:rsidRPr="0062702B" w:rsidRDefault="007245CD" w:rsidP="00EA7FC8">
            <w:proofErr w:type="gramStart"/>
            <w:r w:rsidRPr="0062702B">
              <w:rPr>
                <w:i/>
                <w:iCs/>
              </w:rPr>
              <w:t xml:space="preserve">поста-новка </w:t>
            </w:r>
            <w:r w:rsidRPr="0062702B">
              <w:rPr>
                <w:i/>
                <w:iCs/>
              </w:rPr>
              <w:br/>
              <w:t>и решение учебной задачи)</w:t>
            </w:r>
            <w:proofErr w:type="gramEnd"/>
          </w:p>
        </w:tc>
        <w:tc>
          <w:tcPr>
            <w:tcW w:w="1951" w:type="dxa"/>
            <w:gridSpan w:val="2"/>
          </w:tcPr>
          <w:p w:rsidR="007245CD" w:rsidRPr="0062702B" w:rsidRDefault="007245CD" w:rsidP="00CC14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>этапы работы при создании тематической картины.</w:t>
            </w:r>
          </w:p>
          <w:p w:rsidR="007245CD" w:rsidRPr="0062702B" w:rsidRDefault="007245CD" w:rsidP="00CC14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62702B">
              <w:rPr>
                <w:rFonts w:ascii="Times New Roman" w:hAnsi="Times New Roman" w:cs="Times New Roman"/>
              </w:rPr>
              <w:t xml:space="preserve">понимать роль наблюдательности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и воображения </w:t>
            </w:r>
            <w:r w:rsidRPr="0062702B">
              <w:rPr>
                <w:rFonts w:ascii="Times New Roman" w:hAnsi="Times New Roman" w:cs="Times New Roman"/>
              </w:rPr>
              <w:br/>
              <w:t>в творчестве х</w:t>
            </w:r>
            <w:proofErr w:type="gramStart"/>
            <w:r w:rsidRPr="0062702B">
              <w:rPr>
                <w:rFonts w:ascii="Times New Roman" w:hAnsi="Times New Roman" w:cs="Times New Roman"/>
              </w:rPr>
              <w:t>у-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дожника, проблему правдоподо-</w:t>
            </w:r>
          </w:p>
          <w:p w:rsidR="007245CD" w:rsidRPr="0062702B" w:rsidRDefault="007245CD" w:rsidP="00CC14B0">
            <w:r w:rsidRPr="0062702B">
              <w:t xml:space="preserve">бия и условности в изобразительном искусстве; </w:t>
            </w:r>
            <w:r w:rsidRPr="0062702B">
              <w:br/>
              <w:t xml:space="preserve">работать художественными материалами; принимать активное </w:t>
            </w:r>
            <w:r w:rsidRPr="0062702B">
              <w:br/>
              <w:t>участие в обсуждении исторического материала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CC14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представ-ления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о тематической картине как выраже-нии идейных представлений художни-ка, как обобщенный образ его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наблюдений </w:t>
            </w:r>
            <w:r w:rsidRPr="0062702B">
              <w:rPr>
                <w:rFonts w:ascii="Times New Roman" w:hAnsi="Times New Roman" w:cs="Times New Roman"/>
              </w:rPr>
              <w:br/>
              <w:t xml:space="preserve">и размышлений о жизни. Поиск композиционного решения картины. Тематическая картина, композиция, </w:t>
            </w:r>
            <w:r w:rsidRPr="0062702B">
              <w:rPr>
                <w:rFonts w:ascii="Times New Roman" w:hAnsi="Times New Roman" w:cs="Times New Roman"/>
              </w:rPr>
              <w:br/>
              <w:t>замысел.</w:t>
            </w:r>
          </w:p>
          <w:p w:rsidR="007245CD" w:rsidRPr="0062702B" w:rsidRDefault="007245CD" w:rsidP="00CC14B0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613C3D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понимают значение знаний для человека, осознают свои интересы и цели; имеют мотивацию учебной деятельности; развивают творческие способности в процессе работы по созданию композиции на историческую тему.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Познаватель-ные:</w:t>
            </w:r>
            <w:r w:rsidRPr="0062702B">
              <w:rPr>
                <w:rFonts w:ascii="Times New Roman" w:hAnsi="Times New Roman" w:cs="Times New Roman"/>
              </w:rPr>
              <w:t xml:space="preserve"> научатся пользоваться необхо-димой информацией; получают опыт разработки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художественного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проек-та – создание композиции на истори-ческую тему.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прини-мают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сохраняют учебную задачу; учитывают выделенные учителем ориентиры действия в новом учеб-ном материале в сотрудничестве с ним, оценивают свои достижения на уроке.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прояв-ляют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активность для решения ком-муникативных и познавательных задач (выражают и контролируют свои эмоции, адекватно оценивают свою работу, строят понятные для партнера по коммуникации речевые высказывания); выдвигают контр-аргументы в дискуссии; делают выводы; понимают позицию одно-классника; используют речевые средства в соответствии с ситуацией</w:t>
            </w:r>
          </w:p>
        </w:tc>
        <w:tc>
          <w:tcPr>
            <w:tcW w:w="1843" w:type="dxa"/>
            <w:vAlign w:val="center"/>
          </w:tcPr>
          <w:p w:rsidR="007245CD" w:rsidRPr="0062702B" w:rsidRDefault="007245CD" w:rsidP="00CC14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Восприятие явлений действительности и произведений искусства; 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жение на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плоскости </w:t>
            </w:r>
            <w:r w:rsidRPr="0062702B">
              <w:rPr>
                <w:rFonts w:ascii="Times New Roman" w:hAnsi="Times New Roman" w:cs="Times New Roman"/>
              </w:rPr>
              <w:br/>
              <w:t>(по памяти и по пред-ставлению); обсуждение работ товарищей и результатов индивидуальной</w:t>
            </w:r>
          </w:p>
          <w:p w:rsidR="007245CD" w:rsidRPr="0062702B" w:rsidRDefault="007245CD" w:rsidP="00CC14B0">
            <w:pPr>
              <w:spacing w:before="100" w:beforeAutospacing="1" w:after="100" w:afterAutospacing="1"/>
            </w:pPr>
            <w:r w:rsidRPr="0062702B">
              <w:t>работы; просмотр мультимедийной презентации</w:t>
            </w:r>
          </w:p>
        </w:tc>
        <w:tc>
          <w:tcPr>
            <w:tcW w:w="1559" w:type="dxa"/>
            <w:gridSpan w:val="2"/>
            <w:vAlign w:val="center"/>
          </w:tcPr>
          <w:p w:rsidR="007245CD" w:rsidRPr="0062702B" w:rsidRDefault="007245CD" w:rsidP="00CC14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размыш-ления, уровень знания по предмету, </w:t>
            </w:r>
          </w:p>
          <w:p w:rsidR="007245CD" w:rsidRPr="0062702B" w:rsidRDefault="007245CD" w:rsidP="00CC14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ответы </w:t>
            </w:r>
          </w:p>
          <w:p w:rsidR="007245CD" w:rsidRPr="0062702B" w:rsidRDefault="007245CD" w:rsidP="00CC14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 вопр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о-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сы, умение выполнять сравнительный анализ </w:t>
            </w:r>
            <w:r w:rsidRPr="0062702B">
              <w:rPr>
                <w:rFonts w:ascii="Times New Roman" w:hAnsi="Times New Roman" w:cs="Times New Roman"/>
              </w:rPr>
              <w:br/>
              <w:t>художественных произведений изобразительного искусства исто-рического</w:t>
            </w:r>
          </w:p>
          <w:p w:rsidR="007245CD" w:rsidRPr="0062702B" w:rsidRDefault="007245CD" w:rsidP="00CC14B0">
            <w:pPr>
              <w:spacing w:before="100" w:beforeAutospacing="1" w:after="100" w:afterAutospacing="1"/>
            </w:pPr>
            <w:r w:rsidRPr="0062702B">
              <w:t>жанра Устный опрос</w:t>
            </w:r>
          </w:p>
        </w:tc>
        <w:tc>
          <w:tcPr>
            <w:tcW w:w="1276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</w:pPr>
            <w:r w:rsidRPr="0062702B">
              <w:t>Рисунок, выполненный в цвете.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21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22</w:t>
            </w:r>
          </w:p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613C3D">
            <w:pPr>
              <w:spacing w:before="100" w:beforeAutospacing="1" w:after="100" w:afterAutospacing="1"/>
            </w:pPr>
            <w:r w:rsidRPr="0062702B">
              <w:t xml:space="preserve">Исторические темы в изобразительном искусстве </w:t>
            </w:r>
          </w:p>
        </w:tc>
        <w:tc>
          <w:tcPr>
            <w:tcW w:w="1134" w:type="dxa"/>
            <w:gridSpan w:val="2"/>
          </w:tcPr>
          <w:p w:rsidR="007245CD" w:rsidRPr="0062702B" w:rsidRDefault="007245CD" w:rsidP="00EA7FC8">
            <w:proofErr w:type="gramStart"/>
            <w:r w:rsidRPr="0062702B">
              <w:rPr>
                <w:i/>
                <w:iCs/>
              </w:rPr>
              <w:t>поста-новка</w:t>
            </w:r>
            <w:proofErr w:type="gramEnd"/>
            <w:r w:rsidRPr="0062702B">
              <w:rPr>
                <w:i/>
                <w:iCs/>
              </w:rPr>
              <w:t xml:space="preserve"> и решение учебной </w:t>
            </w:r>
            <w:r w:rsidRPr="0062702B">
              <w:rPr>
                <w:i/>
                <w:iCs/>
              </w:rPr>
              <w:br/>
              <w:t>задачи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библейские сюжеты, их значение в истории культуры, имена выдающихся иконописцев и их работы, </w:t>
            </w:r>
            <w:r w:rsidRPr="0062702B">
              <w:rPr>
                <w:rFonts w:ascii="Times New Roman" w:hAnsi="Times New Roman" w:cs="Times New Roman"/>
              </w:rPr>
              <w:br/>
              <w:t xml:space="preserve">произведенияизобразительного искусства </w:t>
            </w:r>
            <w:r w:rsidRPr="0062702B">
              <w:rPr>
                <w:rFonts w:ascii="Times New Roman" w:hAnsi="Times New Roman" w:cs="Times New Roman"/>
              </w:rPr>
              <w:br/>
              <w:t>на религиозные</w:t>
            </w:r>
            <w:r w:rsidRPr="0062702B">
              <w:rPr>
                <w:rFonts w:ascii="Times New Roman" w:hAnsi="Times New Roman" w:cs="Times New Roman"/>
              </w:rPr>
              <w:br/>
              <w:t>темы.</w:t>
            </w:r>
          </w:p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62702B">
              <w:rPr>
                <w:rFonts w:ascii="Times New Roman" w:hAnsi="Times New Roman" w:cs="Times New Roman"/>
              </w:rPr>
              <w:t xml:space="preserve">делать </w:t>
            </w:r>
          </w:p>
          <w:p w:rsidR="007245CD" w:rsidRPr="0062702B" w:rsidRDefault="007245CD" w:rsidP="000447E0">
            <w:r w:rsidRPr="0062702B">
              <w:t xml:space="preserve">зарисовки икон со слайдов или репродукций; </w:t>
            </w:r>
            <w:r w:rsidRPr="0062702B">
              <w:br/>
              <w:t xml:space="preserve">различать икону и картину, создавать композиции на основе библейского сюжета; использовать образный язык изобразительного искусства </w:t>
            </w:r>
            <w:r w:rsidRPr="0062702B">
              <w:br/>
              <w:t xml:space="preserve">(цвет, линию, ритм, композицию) для </w:t>
            </w:r>
            <w:proofErr w:type="gramStart"/>
            <w:r w:rsidRPr="0062702B">
              <w:t>дости-жения</w:t>
            </w:r>
            <w:proofErr w:type="gramEnd"/>
            <w:r w:rsidRPr="0062702B">
              <w:t xml:space="preserve"> своих творческих замыслов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D73796">
            <w:pPr>
              <w:pStyle w:val="ParagraphStyle"/>
              <w:spacing w:line="252" w:lineRule="auto"/>
              <w:ind w:left="-142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Формирование представления о великих,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веч-ных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темах в искусстве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 основе сюжетов из Библии. Развитие у учащихся ассоциативного и образного мышления, эмоцииональной сферы,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уме-ния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чувство-вать. </w:t>
            </w:r>
            <w:proofErr w:type="gramStart"/>
            <w:r w:rsidRPr="0062702B">
              <w:rPr>
                <w:rFonts w:ascii="Times New Roman" w:hAnsi="Times New Roman" w:cs="Times New Roman"/>
              </w:rPr>
              <w:t>Расши-рение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зна-ний о языке изоб-ражения в христианском искусстве Средних веков, его религиозном и имволическом смысле. Иконография. Канон. Образ.</w:t>
            </w:r>
          </w:p>
          <w:p w:rsidR="007245CD" w:rsidRPr="0062702B" w:rsidRDefault="007245CD" w:rsidP="000447E0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D73796">
            <w:pPr>
              <w:pStyle w:val="ParagraphStyle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имеют мотивацию учебной деятельности;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вырабаты-вают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внимание, наблюдательность, творческое воображение; проявляют интерес к изучению нового матери-ала; осознают свои эмоции, понима-ют мировоззренческое и нравствен-ное значение иконы; активно участ-вуют в обсуждении нового матери-ала; проявляют интерес к древнерус-ской иконописи.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учитывают выделенные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учи-телем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ориентиры действия в новом учебном материале в сотрудничестве </w:t>
            </w:r>
            <w:r w:rsidRPr="0062702B">
              <w:rPr>
                <w:rFonts w:ascii="Times New Roman" w:hAnsi="Times New Roman" w:cs="Times New Roman"/>
              </w:rPr>
              <w:br/>
              <w:t xml:space="preserve">с ним, оценивают свои достижения на уроке.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учатся работать над изображением в икон-нописном портрете, находить досто-верную информацию, владеть смыс-ловым чтением, строить логически обоснованное рассуждение; самос-тоятельно создают алгоритм при работе над анализом художествен-ного произведения; определяют цель (различают содержание и сюжет при восприятии произведения); представ-ляют информацию в форме сообще-ния; воспринимают сведения об ико-нописи в истории искусства.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Комму-никативные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коммуникативных и познавательных задач (выражают и контролируют эмоции, адекватно оценивают свою работу, строят  по-нятные для партнера по коммуника-ции речевые высказывания); выд-вигают контраргументы в дискуссии; делают выводы</w:t>
            </w:r>
          </w:p>
        </w:tc>
        <w:tc>
          <w:tcPr>
            <w:tcW w:w="1843" w:type="dxa"/>
            <w:vAlign w:val="center"/>
          </w:tcPr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Восприятие произведений изобразительного искусства; изучение художественно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го наследия; 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>(с натуры); просмотр мультимедийной презентации;</w:t>
            </w:r>
          </w:p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обсуждение работ товарищей и результатов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индивидуальной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</w:p>
          <w:p w:rsidR="007245CD" w:rsidRPr="0062702B" w:rsidRDefault="007245CD" w:rsidP="000447E0">
            <w:pPr>
              <w:spacing w:before="100" w:beforeAutospacing="1" w:after="100" w:afterAutospacing="1"/>
            </w:pPr>
            <w:r w:rsidRPr="0062702B">
              <w:t>работы</w:t>
            </w:r>
          </w:p>
        </w:tc>
        <w:tc>
          <w:tcPr>
            <w:tcW w:w="1559" w:type="dxa"/>
            <w:gridSpan w:val="2"/>
            <w:vAlign w:val="center"/>
          </w:tcPr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  <w:r w:rsidRPr="0062702B"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на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во-</w:t>
            </w:r>
          </w:p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просы, умение</w:t>
            </w:r>
          </w:p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выполнять</w:t>
            </w:r>
          </w:p>
          <w:p w:rsidR="007245CD" w:rsidRPr="0062702B" w:rsidRDefault="007245CD" w:rsidP="000447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сравнительный анализ </w:t>
            </w:r>
          </w:p>
          <w:p w:rsidR="007245CD" w:rsidRPr="0062702B" w:rsidRDefault="007245CD" w:rsidP="000447E0">
            <w:pPr>
              <w:spacing w:before="100" w:beforeAutospacing="1" w:after="100" w:afterAutospacing="1"/>
            </w:pPr>
            <w:r w:rsidRPr="0062702B">
              <w:t xml:space="preserve">произведений изобразительного искусства на религиозные </w:t>
            </w:r>
            <w:r w:rsidRPr="0062702B">
              <w:br/>
              <w:t>темы и иконы Устный опрос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A7FC8">
            <w:proofErr w:type="gramStart"/>
            <w:r w:rsidRPr="0062702B">
              <w:t>Зари-совки</w:t>
            </w:r>
            <w:proofErr w:type="gramEnd"/>
            <w:r w:rsidRPr="0062702B">
              <w:t xml:space="preserve"> со слайдов или </w:t>
            </w:r>
            <w:r w:rsidRPr="0062702B">
              <w:br/>
              <w:t>репродукций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22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23</w:t>
            </w:r>
          </w:p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2759A5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Исторические темы в изобразительном искусстве </w:t>
            </w:r>
          </w:p>
          <w:p w:rsidR="007245CD" w:rsidRPr="0062702B" w:rsidRDefault="007245CD" w:rsidP="002759A5">
            <w:pPr>
              <w:spacing w:before="100" w:beforeAutospacing="1" w:after="100" w:afterAutospacing="1"/>
            </w:pPr>
          </w:p>
        </w:tc>
        <w:tc>
          <w:tcPr>
            <w:tcW w:w="1134" w:type="dxa"/>
            <w:gridSpan w:val="2"/>
          </w:tcPr>
          <w:p w:rsidR="007245CD" w:rsidRPr="0062702B" w:rsidRDefault="007245CD" w:rsidP="002759A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62702B">
              <w:rPr>
                <w:rFonts w:ascii="Times New Roman" w:hAnsi="Times New Roman" w:cs="Times New Roman"/>
                <w:i/>
                <w:iCs/>
              </w:rPr>
              <w:t xml:space="preserve">поста-новка </w:t>
            </w:r>
            <w:r w:rsidRPr="0062702B">
              <w:rPr>
                <w:rFonts w:ascii="Times New Roman" w:hAnsi="Times New Roman" w:cs="Times New Roman"/>
                <w:i/>
                <w:iCs/>
              </w:rPr>
              <w:br/>
              <w:t xml:space="preserve">и решение </w:t>
            </w: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учебной</w:t>
            </w:r>
            <w:proofErr w:type="gramEnd"/>
          </w:p>
          <w:p w:rsidR="007245CD" w:rsidRPr="0062702B" w:rsidRDefault="007245CD" w:rsidP="002759A5">
            <w:r w:rsidRPr="0062702B">
              <w:rPr>
                <w:i/>
                <w:iCs/>
              </w:rPr>
              <w:t>задачи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библейские сюжеты, их значение в истории культуры, имена выдающихся иконописцев и их работы, произведения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изо-бразительного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</w:p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искусства на </w:t>
            </w:r>
            <w:proofErr w:type="gramStart"/>
            <w:r w:rsidRPr="0062702B">
              <w:rPr>
                <w:rFonts w:ascii="Times New Roman" w:hAnsi="Times New Roman" w:cs="Times New Roman"/>
              </w:rPr>
              <w:t>ре-лигиозные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темы.</w:t>
            </w:r>
          </w:p>
          <w:p w:rsidR="007245CD" w:rsidRPr="0062702B" w:rsidRDefault="007245CD" w:rsidP="00BE5478">
            <w:r w:rsidRPr="0062702B">
              <w:rPr>
                <w:b/>
                <w:bCs/>
              </w:rPr>
              <w:t xml:space="preserve">Уметь: </w:t>
            </w:r>
            <w:r w:rsidRPr="0062702B">
              <w:t>делать</w:t>
            </w:r>
            <w:r w:rsidRPr="0062702B">
              <w:br/>
              <w:t xml:space="preserve">зарисовки икон со слайдов; </w:t>
            </w:r>
            <w:proofErr w:type="gramStart"/>
            <w:r w:rsidRPr="0062702B">
              <w:t>раз-личать</w:t>
            </w:r>
            <w:proofErr w:type="gramEnd"/>
            <w:r w:rsidRPr="0062702B">
              <w:t xml:space="preserve"> икону </w:t>
            </w:r>
            <w:r w:rsidRPr="0062702B">
              <w:br/>
              <w:t xml:space="preserve">и картину, создавать композиции на основе библейского сюжета, активно участвовать в обсуждении нового </w:t>
            </w:r>
            <w:r w:rsidRPr="0062702B">
              <w:br/>
              <w:t>материала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D73796">
            <w:pPr>
              <w:pStyle w:val="ParagraphStyle"/>
              <w:spacing w:line="252" w:lineRule="auto"/>
              <w:ind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Формирование представ-ления о вели-ких,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вечных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темахв иску-сстве на ос-нове сюже-тов из исто-рии. Развитие у учащихся ассоциативного 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образно-го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мышле-ния, эмоцио-нальной сфе-ры, умения чувствовать. </w:t>
            </w:r>
          </w:p>
          <w:p w:rsidR="007245CD" w:rsidRPr="0062702B" w:rsidRDefault="007245CD" w:rsidP="009B2D1F">
            <w:pPr>
              <w:pStyle w:val="ParagraphStyle"/>
              <w:spacing w:line="252" w:lineRule="auto"/>
              <w:ind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Расширение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знаний 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язы-ке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изображе-ния в  искус-стве Средних веков, его  символическом смысле.</w:t>
            </w:r>
          </w:p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Образ.</w:t>
            </w:r>
          </w:p>
          <w:p w:rsidR="007245CD" w:rsidRPr="0062702B" w:rsidRDefault="007245CD" w:rsidP="00BE5478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D73796">
            <w:pPr>
              <w:pStyle w:val="ParagraphStyle"/>
              <w:spacing w:line="252" w:lineRule="auto"/>
              <w:ind w:right="-142"/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вырабатывают внима-ние, наблюдательность, творческое воображение; проявляют интерес к изучению нового материала; осознают свои эмоции, понимают мировоззрен-ческое и нравственное значение ико-ны; проявляют интерес к древнерус-ской иконописи; умеют использовать образный язык изобразительного ис-кусства (цвет, линию, ритм, компози-цию) для достижения своих творчес-ких замыслов (с использованием сре-дств изобразительного языка).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Регу-лятивные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учитывают выделен-ные учителем ориентиры действия в новом учебном материале в сотруд-ничестве с ним, оценивают свои до-тижения на уроке.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учатся работать над изображением в иконописном портрете; находят </w:t>
            </w:r>
            <w:proofErr w:type="gramStart"/>
            <w:r w:rsidRPr="0062702B">
              <w:rPr>
                <w:rFonts w:ascii="Times New Roman" w:hAnsi="Times New Roman" w:cs="Times New Roman"/>
              </w:rPr>
              <w:t>дос-товерную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информацию, владеют смы-словым чтением, строят логически обоснованное рассуждение, самосто-ятельно создают алгоритм при работе над анализом художественного про-изведения; определяют цель (разли-чают содержание и сюжет при воспри-ятии произведения); представляют ин-формацию в форме сообщения.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Ком-муникативные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активно-сть для решения коммуникативных </w:t>
            </w:r>
            <w:r w:rsidRPr="0062702B">
              <w:rPr>
                <w:rFonts w:ascii="Times New Roman" w:hAnsi="Times New Roman" w:cs="Times New Roman"/>
              </w:rPr>
              <w:br/>
              <w:t xml:space="preserve">и познавательных задач (выражают </w:t>
            </w:r>
            <w:r w:rsidRPr="0062702B">
              <w:rPr>
                <w:rFonts w:ascii="Times New Roman" w:hAnsi="Times New Roman" w:cs="Times New Roman"/>
              </w:rPr>
              <w:br/>
              <w:t>и контролируют эмоции, адекватно оценивают свою работу, строят поня-тные для партнера по коммуникации речевые высказывания)</w:t>
            </w:r>
          </w:p>
        </w:tc>
        <w:tc>
          <w:tcPr>
            <w:tcW w:w="1843" w:type="dxa"/>
            <w:vAlign w:val="center"/>
          </w:tcPr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Восприятие произ-ведений изобразительного искусства; изучение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художественного </w:t>
            </w:r>
            <w:r w:rsidRPr="0062702B">
              <w:rPr>
                <w:rFonts w:ascii="Times New Roman" w:hAnsi="Times New Roman" w:cs="Times New Roman"/>
              </w:rPr>
              <w:br/>
              <w:t>наследия; 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жение на плоскости</w:t>
            </w:r>
          </w:p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(с натуры);</w:t>
            </w:r>
          </w:p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просмотр мультимедийной </w:t>
            </w:r>
            <w:r w:rsidRPr="0062702B">
              <w:rPr>
                <w:rFonts w:ascii="Times New Roman" w:hAnsi="Times New Roman" w:cs="Times New Roman"/>
              </w:rPr>
              <w:br/>
              <w:t xml:space="preserve">презентации; обсуждение работ товарищей и результатов индивидуальной </w:t>
            </w:r>
          </w:p>
          <w:p w:rsidR="007245CD" w:rsidRPr="0062702B" w:rsidRDefault="007245CD" w:rsidP="00BE5478">
            <w:pPr>
              <w:spacing w:before="100" w:beforeAutospacing="1" w:after="100" w:afterAutospacing="1"/>
            </w:pPr>
            <w:r w:rsidRPr="0062702B">
              <w:t>работы</w:t>
            </w:r>
          </w:p>
        </w:tc>
        <w:tc>
          <w:tcPr>
            <w:tcW w:w="1559" w:type="dxa"/>
            <w:gridSpan w:val="2"/>
            <w:vAlign w:val="center"/>
          </w:tcPr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</w:t>
            </w:r>
          </w:p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уровень знания</w:t>
            </w:r>
            <w:r w:rsidRPr="0062702B">
              <w:rPr>
                <w:rFonts w:ascii="Times New Roman" w:hAnsi="Times New Roman" w:cs="Times New Roman"/>
              </w:rPr>
              <w:br/>
            </w:r>
            <w:proofErr w:type="gramStart"/>
            <w:r w:rsidRPr="0062702B">
              <w:rPr>
                <w:rFonts w:ascii="Times New Roman" w:hAnsi="Times New Roman" w:cs="Times New Roman"/>
              </w:rPr>
              <w:t>по</w:t>
            </w:r>
            <w:proofErr w:type="gramEnd"/>
            <w:r w:rsidRPr="0062702B">
              <w:rPr>
                <w:rFonts w:ascii="Times New Roman" w:hAnsi="Times New Roman" w:cs="Times New Roman"/>
              </w:rPr>
              <w:t> пред-</w:t>
            </w:r>
          </w:p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мету,</w:t>
            </w:r>
          </w:p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</w:p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 вопро-</w:t>
            </w:r>
          </w:p>
          <w:p w:rsidR="007245CD" w:rsidRPr="0062702B" w:rsidRDefault="007245CD" w:rsidP="00BE5478">
            <w:pPr>
              <w:spacing w:before="100" w:beforeAutospacing="1" w:after="100" w:afterAutospacing="1"/>
            </w:pPr>
            <w:r w:rsidRPr="0062702B">
              <w:t xml:space="preserve">сы, умение выполнять сравнительный анализ произведений изобразительного искусства на религиозные </w:t>
            </w:r>
            <w:r w:rsidRPr="0062702B">
              <w:br/>
              <w:t>темы и иконы Устный опрос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Предварительный графический рисунок</w:t>
            </w:r>
          </w:p>
          <w:p w:rsidR="007245CD" w:rsidRPr="0062702B" w:rsidRDefault="007245CD" w:rsidP="00BE547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по выбранному итсторическомубиблейскому сюжету.</w:t>
            </w:r>
          </w:p>
          <w:p w:rsidR="007245CD" w:rsidRPr="0062702B" w:rsidRDefault="007245CD" w:rsidP="00BE5478"/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23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24</w:t>
            </w:r>
          </w:p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</w:tcPr>
          <w:p w:rsidR="007245CD" w:rsidRPr="0062702B" w:rsidRDefault="007245CD" w:rsidP="00E822F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62702B">
              <w:rPr>
                <w:b/>
              </w:rPr>
              <w:t>Практическая работа №3 за 3 четверть «</w:t>
            </w:r>
            <w:r w:rsidRPr="0062702B">
              <w:rPr>
                <w:rFonts w:ascii="Times New Roman" w:hAnsi="Times New Roman" w:cs="Times New Roman"/>
              </w:rPr>
              <w:t>Историческая темы в изобразительном искусстве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»</w:t>
            </w:r>
          </w:p>
          <w:p w:rsidR="007245CD" w:rsidRPr="0062702B" w:rsidRDefault="007245CD" w:rsidP="00117CB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  <w:gridSpan w:val="2"/>
          </w:tcPr>
          <w:p w:rsidR="007245CD" w:rsidRPr="0062702B" w:rsidRDefault="007245CD" w:rsidP="00E822F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62702B">
              <w:rPr>
                <w:rFonts w:ascii="Times New Roman" w:hAnsi="Times New Roman" w:cs="Times New Roman"/>
                <w:i/>
                <w:iCs/>
              </w:rPr>
              <w:t xml:space="preserve">поста-новка </w:t>
            </w:r>
            <w:r w:rsidRPr="0062702B">
              <w:rPr>
                <w:rFonts w:ascii="Times New Roman" w:hAnsi="Times New Roman" w:cs="Times New Roman"/>
                <w:i/>
                <w:iCs/>
              </w:rPr>
              <w:br/>
              <w:t xml:space="preserve">и решение </w:t>
            </w: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учебной</w:t>
            </w:r>
            <w:proofErr w:type="gramEnd"/>
            <w:r w:rsidRPr="0062702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7245CD" w:rsidRPr="0062702B" w:rsidRDefault="007245CD" w:rsidP="00E822F3">
            <w:r w:rsidRPr="0062702B">
              <w:rPr>
                <w:i/>
                <w:iCs/>
              </w:rPr>
              <w:t>задачи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E822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  <w:bCs/>
              </w:rPr>
              <w:t>истории</w:t>
            </w:r>
            <w:r w:rsidRPr="0062702B">
              <w:rPr>
                <w:rFonts w:ascii="Times New Roman" w:hAnsi="Times New Roman" w:cs="Times New Roman"/>
              </w:rPr>
              <w:t xml:space="preserve"> и сюжеты, их значение в истории культуры, имена выдаю-щихся  худ и их работы, произведения изобразитель-</w:t>
            </w:r>
            <w:r w:rsidRPr="0062702B">
              <w:rPr>
                <w:rFonts w:ascii="Times New Roman" w:hAnsi="Times New Roman" w:cs="Times New Roman"/>
              </w:rPr>
              <w:br/>
              <w:t>ного искусства</w:t>
            </w:r>
            <w:proofErr w:type="gramStart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</w:rPr>
              <w:t>У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</w:rPr>
              <w:t xml:space="preserve">меть: </w:t>
            </w:r>
            <w:r w:rsidRPr="0062702B">
              <w:rPr>
                <w:rFonts w:ascii="Times New Roman" w:hAnsi="Times New Roman" w:cs="Times New Roman"/>
              </w:rPr>
              <w:t xml:space="preserve">различать  картины, создавать композиции </w:t>
            </w:r>
            <w:r w:rsidRPr="0062702B">
              <w:rPr>
                <w:rFonts w:ascii="Times New Roman" w:hAnsi="Times New Roman" w:cs="Times New Roman"/>
              </w:rPr>
              <w:br/>
              <w:t>на основе сюжета,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активно участвовать в обсуждении нового материала; работать </w:t>
            </w:r>
          </w:p>
          <w:p w:rsidR="007245CD" w:rsidRPr="0062702B" w:rsidRDefault="007245CD" w:rsidP="00E822F3">
            <w:r w:rsidRPr="0062702B">
              <w:t>художественными материалами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281A17">
            <w:pPr>
              <w:pStyle w:val="ParagraphStyle"/>
              <w:spacing w:line="252" w:lineRule="auto"/>
              <w:ind w:right="-74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Формирование представ-ления  вели-ких, вечных </w:t>
            </w:r>
            <w:proofErr w:type="gramStart"/>
            <w:r w:rsidRPr="0062702B">
              <w:rPr>
                <w:rFonts w:ascii="Times New Roman" w:hAnsi="Times New Roman" w:cs="Times New Roman"/>
              </w:rPr>
              <w:t>темах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искус-ства на осно-ве сюжетов из Библии. Развитие у учащихся ассоциативного 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образ-ного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мышле-ния, эмоцио-нальной сфе-ры, умения чувствовать. Расширение знаний о языке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изоб-ражения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 искусстве Средних веков, его символическом смысле. Образ.</w:t>
            </w:r>
          </w:p>
          <w:p w:rsidR="007245CD" w:rsidRPr="0062702B" w:rsidRDefault="007245CD" w:rsidP="00E822F3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9B2D1F">
            <w:pPr>
              <w:pStyle w:val="ParagraphStyle"/>
              <w:spacing w:line="252" w:lineRule="auto"/>
              <w:ind w:right="-142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имеют мотивацию уче-бной деятельности; вырабатывают внимание, наблюдательность, твор-ческое воображение; проявляют ин-терес к изучению нового материала; осознают свои эмоции, понимают мировоззренческое и нравственное значение иконы; проявляют интерес к древнерусской иконописи; умеют использовать образный язык для достижения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своих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творческих замы-слов. Р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егулятивные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учиты-вают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выделенные учителем ориен-тиры действия в новом учебном ма-териале в сотрудничестве с ним, оце-нивают свои достижения на уроке.</w:t>
            </w:r>
            <w:r w:rsidRPr="0062702B">
              <w:rPr>
                <w:b/>
                <w:bCs/>
                <w:i/>
                <w:iCs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учатся работать над изображением в 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иконописном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порт-рете; представляют информацию в форме сообщения; воспринимают сведения об иконописи в истории искусства.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коммуникативных и познавательных задач (выражают и контролируют эмоции, адекватно оценивают свою работу, строят понятные для партнера по коммуникации речевые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высказы-вания</w:t>
            </w:r>
            <w:proofErr w:type="gramEnd"/>
            <w:r w:rsidRPr="0062702B">
              <w:rPr>
                <w:rFonts w:ascii="Times New Roman" w:hAnsi="Times New Roman" w:cs="Times New Roman"/>
              </w:rPr>
              <w:t>); выдвигают контраргументы в дискуссии; делают выводы</w:t>
            </w:r>
          </w:p>
        </w:tc>
        <w:tc>
          <w:tcPr>
            <w:tcW w:w="1843" w:type="dxa"/>
          </w:tcPr>
          <w:p w:rsidR="007245CD" w:rsidRPr="0062702B" w:rsidRDefault="007245CD" w:rsidP="00E822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Восприятие</w:t>
            </w:r>
          </w:p>
          <w:p w:rsidR="007245CD" w:rsidRPr="0062702B" w:rsidRDefault="007245CD" w:rsidP="00E822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произведений изобразительного искусства; изучение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художественного </w:t>
            </w:r>
            <w:r w:rsidRPr="0062702B">
              <w:rPr>
                <w:rFonts w:ascii="Times New Roman" w:hAnsi="Times New Roman" w:cs="Times New Roman"/>
              </w:rPr>
              <w:br/>
              <w:t>наследия; 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(с натуры); просмотр мультимедийной презентации; </w:t>
            </w:r>
          </w:p>
          <w:p w:rsidR="007245CD" w:rsidRPr="0062702B" w:rsidRDefault="007245CD" w:rsidP="00E822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обсужд</w:t>
            </w:r>
            <w:proofErr w:type="gramStart"/>
            <w:r w:rsidRPr="0062702B">
              <w:rPr>
                <w:rFonts w:ascii="Times New Roman" w:hAnsi="Times New Roman" w:cs="Times New Roman"/>
              </w:rPr>
              <w:t>е-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ние работ товарищей и результатов индивидуальной</w:t>
            </w:r>
          </w:p>
          <w:p w:rsidR="007245CD" w:rsidRPr="0062702B" w:rsidRDefault="007245CD" w:rsidP="00E822F3">
            <w:r w:rsidRPr="0062702B">
              <w:t>работы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E822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7245CD" w:rsidRPr="0062702B" w:rsidRDefault="007245CD" w:rsidP="00E822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 на вопро-</w:t>
            </w:r>
          </w:p>
          <w:p w:rsidR="007245CD" w:rsidRPr="0062702B" w:rsidRDefault="007245CD" w:rsidP="00E822F3">
            <w:pPr>
              <w:spacing w:before="100" w:beforeAutospacing="1" w:after="100" w:afterAutospacing="1"/>
            </w:pPr>
            <w:r w:rsidRPr="0062702B">
              <w:t>сы, умение выполнять сравнительный анализ произведений изобр</w:t>
            </w:r>
            <w:proofErr w:type="gramStart"/>
            <w:r w:rsidRPr="0062702B">
              <w:t>а-</w:t>
            </w:r>
            <w:proofErr w:type="gramEnd"/>
            <w:r w:rsidRPr="0062702B">
              <w:t xml:space="preserve"> зительного искусства на религиозные </w:t>
            </w:r>
            <w:r w:rsidRPr="0062702B">
              <w:br/>
              <w:t>темы и иконы Устный опрос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822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Завер-шение работы </w:t>
            </w:r>
            <w:proofErr w:type="gramStart"/>
            <w:r w:rsidRPr="0062702B">
              <w:rPr>
                <w:rFonts w:ascii="Times New Roman" w:hAnsi="Times New Roman" w:cs="Times New Roman"/>
              </w:rPr>
              <w:t>над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ком-</w:t>
            </w:r>
          </w:p>
          <w:p w:rsidR="007245CD" w:rsidRPr="0062702B" w:rsidRDefault="007245CD" w:rsidP="00E822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поз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цией по вы-</w:t>
            </w:r>
          </w:p>
          <w:p w:rsidR="007245CD" w:rsidRPr="0062702B" w:rsidRDefault="007245CD" w:rsidP="00E822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бранному сюжету.</w:t>
            </w:r>
          </w:p>
          <w:p w:rsidR="007245CD" w:rsidRPr="0062702B" w:rsidRDefault="007245CD" w:rsidP="00E822F3"/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24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25</w:t>
            </w: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3F4CF0">
            <w:pPr>
              <w:spacing w:before="100" w:beforeAutospacing="1" w:after="100" w:afterAutospacing="1"/>
            </w:pPr>
            <w:r w:rsidRPr="0062702B">
              <w:t>Монументальная скульптура и образ истории народа</w:t>
            </w:r>
            <w:r w:rsidRPr="0062702B">
              <w:br/>
            </w:r>
          </w:p>
        </w:tc>
        <w:tc>
          <w:tcPr>
            <w:tcW w:w="1134" w:type="dxa"/>
            <w:gridSpan w:val="2"/>
          </w:tcPr>
          <w:p w:rsidR="007245CD" w:rsidRPr="0062702B" w:rsidRDefault="007245CD" w:rsidP="00EA7FC8">
            <w:proofErr w:type="gramStart"/>
            <w:r w:rsidRPr="0062702B">
              <w:rPr>
                <w:i/>
                <w:iCs/>
              </w:rPr>
              <w:t xml:space="preserve">поста-новка </w:t>
            </w:r>
            <w:r w:rsidRPr="0062702B">
              <w:rPr>
                <w:i/>
                <w:iCs/>
              </w:rPr>
              <w:br/>
              <w:t xml:space="preserve">и решение учебной </w:t>
            </w:r>
            <w:r w:rsidRPr="0062702B">
              <w:rPr>
                <w:i/>
                <w:iCs/>
              </w:rPr>
              <w:br/>
              <w:t>задачи)</w:t>
            </w:r>
            <w:proofErr w:type="gramEnd"/>
          </w:p>
        </w:tc>
        <w:tc>
          <w:tcPr>
            <w:tcW w:w="1951" w:type="dxa"/>
            <w:gridSpan w:val="2"/>
            <w:vAlign w:val="center"/>
          </w:tcPr>
          <w:p w:rsidR="007245CD" w:rsidRPr="0062702B" w:rsidRDefault="007245CD" w:rsidP="003F4C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наиболее значимые монументальные исторические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памятники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, их авторов </w:t>
            </w:r>
            <w:r w:rsidRPr="0062702B">
              <w:rPr>
                <w:rFonts w:ascii="Times New Roman" w:hAnsi="Times New Roman" w:cs="Times New Roman"/>
              </w:rPr>
              <w:br/>
              <w:t>и назначение.</w:t>
            </w:r>
          </w:p>
          <w:p w:rsidR="007245CD" w:rsidRPr="0062702B" w:rsidRDefault="007245CD" w:rsidP="003F4CF0">
            <w:pPr>
              <w:spacing w:before="100" w:beforeAutospacing="1" w:after="100" w:afterAutospacing="1"/>
            </w:pPr>
            <w:r w:rsidRPr="0062702B">
              <w:rPr>
                <w:b/>
                <w:bCs/>
              </w:rPr>
              <w:t xml:space="preserve">Уметь: </w:t>
            </w:r>
            <w:r w:rsidRPr="0062702B">
              <w:t>работать над созданием круглой скульптуры с использованием проволоч-ного каркаса, активно участвовать в обсужд</w:t>
            </w:r>
            <w:proofErr w:type="gramStart"/>
            <w:r w:rsidRPr="0062702B">
              <w:t>е-</w:t>
            </w:r>
            <w:proofErr w:type="gramEnd"/>
            <w:r w:rsidRPr="0062702B">
              <w:t xml:space="preserve"> нии нового </w:t>
            </w:r>
            <w:r w:rsidRPr="0062702B">
              <w:br/>
              <w:t>материала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3F4B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Роль </w:t>
            </w:r>
            <w:proofErr w:type="gramStart"/>
            <w:r w:rsidRPr="0062702B">
              <w:rPr>
                <w:rFonts w:ascii="Times New Roman" w:hAnsi="Times New Roman" w:cs="Times New Roman"/>
              </w:rPr>
              <w:t>мону-ментальных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памятников в истории-ческой па-мяти народа и в народ-ном само-сознании. </w:t>
            </w:r>
            <w:proofErr w:type="gramStart"/>
            <w:r w:rsidRPr="0062702B">
              <w:rPr>
                <w:rFonts w:ascii="Times New Roman" w:hAnsi="Times New Roman" w:cs="Times New Roman"/>
              </w:rPr>
              <w:t>Героичес-кие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образы в скульпту-ре, художе-ственные средства выразительности, наибо-лее значи-мые мону-ментальные памятники. Биография и творчество Е. Вучетича.</w:t>
            </w:r>
          </w:p>
          <w:p w:rsidR="007245CD" w:rsidRPr="0062702B" w:rsidRDefault="007245CD" w:rsidP="003F4B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Монумент, скульптура, монументальный.</w:t>
            </w:r>
          </w:p>
          <w:p w:rsidR="007245CD" w:rsidRPr="0062702B" w:rsidRDefault="007245CD" w:rsidP="003F4BBC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3F4C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осознают свои интересы, опыт и знания; осваивают новую учебную ситуацию, проявляют интерес к другому виду деятельности; умеют использовать образный язык скульптуры (объем,</w:t>
            </w:r>
            <w:r w:rsidRPr="0062702B">
              <w:rPr>
                <w:rFonts w:ascii="Times New Roman" w:hAnsi="Times New Roman" w:cs="Times New Roman"/>
              </w:rPr>
              <w:br/>
              <w:t>фактуру для достижения своих творческих замыслов); проявляют интерес к изучению нового материала, познавательную активность, осознают свои эмоции; вырабатывают мировоззренческие позиции, формируют свой мировоззренческий выбор.</w:t>
            </w:r>
          </w:p>
          <w:p w:rsidR="007245CD" w:rsidRPr="0062702B" w:rsidRDefault="007245CD" w:rsidP="00D94B6F">
            <w:pPr>
              <w:pStyle w:val="ParagraphStyle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учитывают выделенные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учителем ориентиры действия в новом учебном материале в сотрудничестве </w:t>
            </w:r>
            <w:r w:rsidRPr="0062702B">
              <w:rPr>
                <w:rFonts w:ascii="Times New Roman" w:hAnsi="Times New Roman" w:cs="Times New Roman"/>
              </w:rPr>
              <w:br/>
              <w:t xml:space="preserve">с ним, оценивают свои достижения на уроке.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умеют рассуждать об особенностях монументальных памятников; получают навыки работы с проволочным каркасом.</w:t>
            </w:r>
          </w:p>
          <w:p w:rsidR="007245CD" w:rsidRPr="0062702B" w:rsidRDefault="007245CD" w:rsidP="00D94B6F">
            <w:r w:rsidRPr="0062702B">
              <w:rPr>
                <w:b/>
                <w:bCs/>
                <w:i/>
                <w:iCs/>
              </w:rPr>
              <w:t>Коммуникативные:</w:t>
            </w:r>
            <w:r w:rsidRPr="0062702B">
              <w:t xml:space="preserve"> проявляют активность для решения коммуникативных и познавательных задач (выражают и контролируют эмоции, адекватно оценивают свою работу, строят понятные для партнера по коммуникации речевые высказывания)</w:t>
            </w:r>
          </w:p>
        </w:tc>
        <w:tc>
          <w:tcPr>
            <w:tcW w:w="1843" w:type="dxa"/>
            <w:vAlign w:val="center"/>
          </w:tcPr>
          <w:p w:rsidR="007245CD" w:rsidRPr="0062702B" w:rsidRDefault="007245CD" w:rsidP="003F4C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Восприятие произведений </w:t>
            </w:r>
            <w:r w:rsidRPr="0062702B">
              <w:rPr>
                <w:rFonts w:ascii="Times New Roman" w:hAnsi="Times New Roman" w:cs="Times New Roman"/>
              </w:rPr>
              <w:br/>
              <w:t xml:space="preserve">монументального искусства; изучение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художественного </w:t>
            </w:r>
            <w:r w:rsidRPr="0062702B">
              <w:rPr>
                <w:rFonts w:ascii="Times New Roman" w:hAnsi="Times New Roman" w:cs="Times New Roman"/>
              </w:rPr>
              <w:br/>
              <w:t>наследия; изображение в объеме; просмотр муль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тимедийной пр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е-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зентации; </w:t>
            </w:r>
          </w:p>
          <w:p w:rsidR="007245CD" w:rsidRPr="0062702B" w:rsidRDefault="007245CD" w:rsidP="003F4C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обсуждение работ товарищей и результатов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индивидуальной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</w:p>
          <w:p w:rsidR="007245CD" w:rsidRPr="0062702B" w:rsidRDefault="007245CD" w:rsidP="003F4CF0">
            <w:pPr>
              <w:spacing w:before="100" w:beforeAutospacing="1" w:after="100" w:afterAutospacing="1"/>
            </w:pPr>
            <w:r w:rsidRPr="0062702B">
              <w:t>работы</w:t>
            </w:r>
          </w:p>
        </w:tc>
        <w:tc>
          <w:tcPr>
            <w:tcW w:w="1559" w:type="dxa"/>
            <w:gridSpan w:val="2"/>
            <w:vAlign w:val="center"/>
          </w:tcPr>
          <w:p w:rsidR="007245CD" w:rsidRPr="0062702B" w:rsidRDefault="007245CD" w:rsidP="003F4C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7245CD" w:rsidRPr="0062702B" w:rsidRDefault="007245CD" w:rsidP="003F4C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</w:p>
          <w:p w:rsidR="007245CD" w:rsidRPr="0062702B" w:rsidRDefault="007245CD" w:rsidP="003F4CF0">
            <w:pPr>
              <w:spacing w:before="100" w:beforeAutospacing="1" w:after="100" w:afterAutospacing="1"/>
            </w:pPr>
            <w:r w:rsidRPr="0062702B">
              <w:t>на вопросы, умение выполнять анализ произв</w:t>
            </w:r>
            <w:proofErr w:type="gramStart"/>
            <w:r w:rsidRPr="0062702B">
              <w:t>е-</w:t>
            </w:r>
            <w:proofErr w:type="gramEnd"/>
            <w:r w:rsidRPr="0062702B">
              <w:t xml:space="preserve"> дений </w:t>
            </w:r>
            <w:r w:rsidRPr="0062702B">
              <w:br/>
              <w:t>монументального искусства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3F4B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Изготов-</w:t>
            </w:r>
          </w:p>
          <w:p w:rsidR="007245CD" w:rsidRPr="0062702B" w:rsidRDefault="007245CD" w:rsidP="003F4B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ление каркаса.</w:t>
            </w:r>
          </w:p>
          <w:p w:rsidR="007245CD" w:rsidRPr="0062702B" w:rsidRDefault="007245CD" w:rsidP="003F4B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Проклад-</w:t>
            </w:r>
          </w:p>
          <w:p w:rsidR="007245CD" w:rsidRPr="0062702B" w:rsidRDefault="007245CD" w:rsidP="003F4BBC">
            <w:r w:rsidRPr="0062702B">
              <w:t>ка глины на каркас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25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26</w:t>
            </w: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3F4BBC">
            <w:pPr>
              <w:spacing w:before="100" w:beforeAutospacing="1" w:after="100" w:afterAutospacing="1"/>
            </w:pPr>
            <w:r w:rsidRPr="0062702B">
              <w:t>Монументальная скульптура и образ истории народа</w:t>
            </w:r>
            <w:r w:rsidRPr="0062702B">
              <w:br/>
            </w:r>
          </w:p>
        </w:tc>
        <w:tc>
          <w:tcPr>
            <w:tcW w:w="1134" w:type="dxa"/>
            <w:gridSpan w:val="2"/>
          </w:tcPr>
          <w:p w:rsidR="007245CD" w:rsidRPr="0062702B" w:rsidRDefault="007245CD" w:rsidP="00EA7FC8">
            <w:proofErr w:type="gramStart"/>
            <w:r w:rsidRPr="0062702B">
              <w:rPr>
                <w:i/>
                <w:iCs/>
              </w:rPr>
              <w:t xml:space="preserve">поста-новка </w:t>
            </w:r>
            <w:r w:rsidRPr="0062702B">
              <w:rPr>
                <w:i/>
                <w:iCs/>
              </w:rPr>
              <w:br/>
              <w:t xml:space="preserve">и решение учебной </w:t>
            </w:r>
            <w:r w:rsidRPr="0062702B">
              <w:rPr>
                <w:i/>
                <w:iCs/>
              </w:rPr>
              <w:br/>
              <w:t>задачи)</w:t>
            </w:r>
            <w:proofErr w:type="gramEnd"/>
          </w:p>
        </w:tc>
        <w:tc>
          <w:tcPr>
            <w:tcW w:w="1951" w:type="dxa"/>
            <w:gridSpan w:val="2"/>
            <w:vAlign w:val="center"/>
          </w:tcPr>
          <w:p w:rsidR="007245CD" w:rsidRPr="0062702B" w:rsidRDefault="007245CD" w:rsidP="00D17C6E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назы-вать и узна-вать наиболее значимые мо-нументальные исторические </w:t>
            </w:r>
            <w:r w:rsidRPr="0062702B">
              <w:rPr>
                <w:rFonts w:ascii="Times New Roman" w:hAnsi="Times New Roman" w:cs="Times New Roman"/>
              </w:rPr>
              <w:br/>
              <w:t>памятники, их авторов и наз-начение</w:t>
            </w:r>
            <w:proofErr w:type="gramStart"/>
            <w:r w:rsidRPr="0062702B">
              <w:rPr>
                <w:rFonts w:ascii="Times New Roman" w:hAnsi="Times New Roman" w:cs="Times New Roman"/>
              </w:rPr>
              <w:t>.</w:t>
            </w:r>
            <w:r w:rsidRPr="0062702B">
              <w:rPr>
                <w:rFonts w:ascii="Times New Roman" w:hAnsi="Times New Roman" w:cs="Times New Roman"/>
                <w:b/>
                <w:bCs/>
              </w:rPr>
              <w:t>У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</w:rPr>
              <w:t xml:space="preserve">меть: </w:t>
            </w:r>
            <w:r w:rsidRPr="0062702B">
              <w:rPr>
                <w:rFonts w:ascii="Times New Roman" w:hAnsi="Times New Roman" w:cs="Times New Roman"/>
              </w:rPr>
              <w:t xml:space="preserve">работать над созданием кру-глой скульпту-ры с исполь-зованием про-волочного кар-каса и пласти-ческого мате-риала, активно участвовать </w:t>
            </w:r>
            <w:r w:rsidRPr="0062702B">
              <w:rPr>
                <w:rFonts w:ascii="Times New Roman" w:hAnsi="Times New Roman" w:cs="Times New Roman"/>
              </w:rPr>
              <w:br/>
              <w:t xml:space="preserve">в обсуждении </w:t>
            </w:r>
            <w:r w:rsidRPr="0062702B">
              <w:rPr>
                <w:rFonts w:ascii="Times New Roman" w:hAnsi="Times New Roman" w:cs="Times New Roman"/>
              </w:rPr>
              <w:br/>
              <w:t>нового мате-риала; работать художественными материа-лами для лепки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0C21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Роль мону-ментальных памятников в истории-ческой па-мяти народа и в народ-ном сам</w:t>
            </w:r>
            <w:proofErr w:type="gramStart"/>
            <w:r w:rsidRPr="0062702B">
              <w:rPr>
                <w:rFonts w:ascii="Times New Roman" w:hAnsi="Times New Roman" w:cs="Times New Roman"/>
              </w:rPr>
              <w:t>о-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сознании. Героические образы в скульптуре, </w:t>
            </w:r>
            <w:r w:rsidRPr="0062702B">
              <w:rPr>
                <w:rFonts w:ascii="Times New Roman" w:hAnsi="Times New Roman" w:cs="Times New Roman"/>
              </w:rPr>
              <w:br/>
              <w:t>художественные сред-ства выра-зительно</w:t>
            </w:r>
            <w:proofErr w:type="gramStart"/>
            <w:r w:rsidRPr="0062702B">
              <w:rPr>
                <w:rFonts w:ascii="Times New Roman" w:hAnsi="Times New Roman" w:cs="Times New Roman"/>
              </w:rPr>
              <w:t>с-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ти, наиболее </w:t>
            </w:r>
            <w:r w:rsidRPr="0062702B">
              <w:rPr>
                <w:rFonts w:ascii="Times New Roman" w:hAnsi="Times New Roman" w:cs="Times New Roman"/>
              </w:rPr>
              <w:br/>
              <w:t xml:space="preserve">значимые памятники. Художники-монументалисты. </w:t>
            </w:r>
            <w:proofErr w:type="gramStart"/>
            <w:r w:rsidRPr="0062702B">
              <w:rPr>
                <w:rFonts w:ascii="Times New Roman" w:hAnsi="Times New Roman" w:cs="Times New Roman"/>
              </w:rPr>
              <w:t>Мону-мент</w:t>
            </w:r>
            <w:proofErr w:type="gramEnd"/>
            <w:r w:rsidRPr="0062702B">
              <w:rPr>
                <w:rFonts w:ascii="Times New Roman" w:hAnsi="Times New Roman" w:cs="Times New Roman"/>
              </w:rPr>
              <w:t>, скуль-птура, мону-ментальный.</w:t>
            </w:r>
          </w:p>
          <w:p w:rsidR="007245CD" w:rsidRPr="0062702B" w:rsidRDefault="007245CD" w:rsidP="000C219B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D85B5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осознают свои интересы, опыт и знания; осваивают новую учебную ситуацию, проявляют интерес к другому виду деятельности; умеют использовать образный язык скульптуры (объем,</w:t>
            </w:r>
            <w:proofErr w:type="gramEnd"/>
          </w:p>
          <w:p w:rsidR="007245CD" w:rsidRPr="0062702B" w:rsidRDefault="007245CD" w:rsidP="00D85B5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фактуру) для достижения своих тво-рческих замыслов; проявляют инте-рес к изучению нового материала, познавательную активность; осоз-нают свои эмоции; вырабатывают мировоззренческие позиции, форми-руют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свой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мировоззренческий вы-бор.</w:t>
            </w:r>
            <w:r w:rsidRPr="0062702B">
              <w:rPr>
                <w:b/>
                <w:bCs/>
                <w:i/>
                <w:iCs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учиты-вают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выделенные учителем ориен-тиры действия в новом учебном ма-териале в сотрудничестве с ним, оце-нивают свои достижения на уроке.</w:t>
            </w:r>
          </w:p>
          <w:p w:rsidR="007245CD" w:rsidRPr="0062702B" w:rsidRDefault="007245CD" w:rsidP="00D17C6E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умеют рассуждать </w:t>
            </w:r>
            <w:r w:rsidRPr="0062702B">
              <w:rPr>
                <w:rFonts w:ascii="Times New Roman" w:hAnsi="Times New Roman" w:cs="Times New Roman"/>
              </w:rPr>
              <w:br/>
              <w:t xml:space="preserve">об особенностях монументальных памятников; получают навыки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рабо-ты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с проволочным каркасом и гли-ной.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коммуника-тивных и познавательных задач (вы-ражают и контролируют свои эмо-ции, адекватно оценивают свою ра-боту, строят понятные для партнера по коммуникации речевые высказы-вания)</w:t>
            </w:r>
            <w:proofErr w:type="gramEnd"/>
          </w:p>
        </w:tc>
        <w:tc>
          <w:tcPr>
            <w:tcW w:w="1843" w:type="dxa"/>
            <w:vAlign w:val="center"/>
          </w:tcPr>
          <w:p w:rsidR="007245CD" w:rsidRPr="0062702B" w:rsidRDefault="007245CD" w:rsidP="00D85B5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Восприятие</w:t>
            </w:r>
            <w:r w:rsidRPr="0062702B">
              <w:rPr>
                <w:rFonts w:ascii="Times New Roman" w:hAnsi="Times New Roman" w:cs="Times New Roman"/>
              </w:rPr>
              <w:br/>
              <w:t>произведений монументального искусства; изучение художественного наследия; изображение в объеме; пр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о-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смотр мультимедийной пре-</w:t>
            </w:r>
            <w:r w:rsidRPr="0062702B">
              <w:rPr>
                <w:rFonts w:ascii="Times New Roman" w:hAnsi="Times New Roman" w:cs="Times New Roman"/>
              </w:rPr>
              <w:br/>
              <w:t>зентации;</w:t>
            </w:r>
          </w:p>
          <w:p w:rsidR="007245CD" w:rsidRPr="0062702B" w:rsidRDefault="007245CD" w:rsidP="00D85B5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обсуждение работ товарищей и результатов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индивидуальной</w:t>
            </w:r>
            <w:proofErr w:type="gramEnd"/>
          </w:p>
          <w:p w:rsidR="007245CD" w:rsidRPr="0062702B" w:rsidRDefault="007245CD" w:rsidP="00D85B52">
            <w:pPr>
              <w:spacing w:before="100" w:beforeAutospacing="1" w:after="100" w:afterAutospacing="1"/>
            </w:pPr>
            <w:r w:rsidRPr="0062702B">
              <w:t>работы</w:t>
            </w:r>
          </w:p>
        </w:tc>
        <w:tc>
          <w:tcPr>
            <w:tcW w:w="1559" w:type="dxa"/>
            <w:gridSpan w:val="2"/>
            <w:vAlign w:val="center"/>
          </w:tcPr>
          <w:p w:rsidR="007245CD" w:rsidRPr="0062702B" w:rsidRDefault="007245CD" w:rsidP="00D85B5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7245CD" w:rsidRPr="0062702B" w:rsidRDefault="007245CD" w:rsidP="00D85B5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</w:p>
          <w:p w:rsidR="007245CD" w:rsidRPr="0062702B" w:rsidRDefault="007245CD" w:rsidP="00D85B5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 вопросы, умение выполнять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анализ </w:t>
            </w:r>
          </w:p>
          <w:p w:rsidR="007245CD" w:rsidRPr="0062702B" w:rsidRDefault="007245CD" w:rsidP="00D85B5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произведений </w:t>
            </w:r>
          </w:p>
          <w:p w:rsidR="007245CD" w:rsidRPr="0062702B" w:rsidRDefault="007245CD" w:rsidP="00D85B52">
            <w:pPr>
              <w:spacing w:before="100" w:beforeAutospacing="1" w:after="100" w:afterAutospacing="1"/>
            </w:pPr>
            <w:r w:rsidRPr="0062702B">
              <w:t>монументального искусства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0C21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Прокладка глины на проволочный </w:t>
            </w:r>
            <w:r w:rsidRPr="0062702B">
              <w:rPr>
                <w:rFonts w:ascii="Times New Roman" w:hAnsi="Times New Roman" w:cs="Times New Roman"/>
              </w:rPr>
              <w:br/>
              <w:t xml:space="preserve">каркас, уточнение формы, передача </w:t>
            </w:r>
          </w:p>
          <w:p w:rsidR="007245CD" w:rsidRPr="0062702B" w:rsidRDefault="007245CD" w:rsidP="000C219B">
            <w:proofErr w:type="gramStart"/>
            <w:r w:rsidRPr="0062702B">
              <w:t>харак терного</w:t>
            </w:r>
            <w:proofErr w:type="gramEnd"/>
            <w:r w:rsidRPr="0062702B">
              <w:t xml:space="preserve"> движения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ind w:left="-24" w:firstLine="24"/>
              <w:jc w:val="center"/>
            </w:pPr>
            <w:r>
              <w:t>26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5"/>
          <w:wAfter w:w="7650" w:type="dxa"/>
        </w:trPr>
        <w:tc>
          <w:tcPr>
            <w:tcW w:w="16376" w:type="dxa"/>
            <w:gridSpan w:val="20"/>
          </w:tcPr>
          <w:p w:rsidR="007245CD" w:rsidRPr="0062702B" w:rsidRDefault="007245CD" w:rsidP="00C71247">
            <w:pPr>
              <w:jc w:val="center"/>
            </w:pPr>
            <w:r w:rsidRPr="0062702B">
              <w:rPr>
                <w:b/>
                <w:bCs/>
                <w:kern w:val="36"/>
              </w:rPr>
              <w:t xml:space="preserve">4 четверть </w:t>
            </w:r>
            <w:r w:rsidRPr="0062702B">
              <w:rPr>
                <w:b/>
                <w:bCs/>
              </w:rPr>
              <w:t xml:space="preserve">РЕАЛЬНОСТЬ ЖИЗНИ И ХУДОЖЕСТВЕННЫЙ ОБРАЗ </w:t>
            </w:r>
            <w:r w:rsidRPr="0062702B">
              <w:rPr>
                <w:b/>
                <w:bCs/>
                <w:kern w:val="36"/>
              </w:rPr>
              <w:t>- 8 уроков</w:t>
            </w:r>
          </w:p>
        </w:tc>
        <w:tc>
          <w:tcPr>
            <w:tcW w:w="850" w:type="dxa"/>
          </w:tcPr>
          <w:p w:rsidR="007245CD" w:rsidRPr="0062702B" w:rsidRDefault="007245CD"/>
        </w:tc>
        <w:tc>
          <w:tcPr>
            <w:tcW w:w="850" w:type="dxa"/>
          </w:tcPr>
          <w:p w:rsidR="007245CD" w:rsidRPr="0062702B" w:rsidRDefault="007245CD"/>
        </w:tc>
        <w:tc>
          <w:tcPr>
            <w:tcW w:w="850" w:type="dxa"/>
          </w:tcPr>
          <w:p w:rsidR="007245CD" w:rsidRPr="0062702B" w:rsidRDefault="007245CD"/>
        </w:tc>
        <w:tc>
          <w:tcPr>
            <w:tcW w:w="850" w:type="dxa"/>
          </w:tcPr>
          <w:p w:rsidR="007245CD" w:rsidRPr="0062702B" w:rsidRDefault="007245CD"/>
        </w:tc>
        <w:tc>
          <w:tcPr>
            <w:tcW w:w="850" w:type="dxa"/>
          </w:tcPr>
          <w:p w:rsidR="007245CD" w:rsidRPr="0062702B" w:rsidRDefault="007245CD"/>
        </w:tc>
        <w:tc>
          <w:tcPr>
            <w:tcW w:w="850" w:type="dxa"/>
          </w:tcPr>
          <w:p w:rsidR="007245CD" w:rsidRPr="0062702B" w:rsidRDefault="007245CD"/>
        </w:tc>
        <w:tc>
          <w:tcPr>
            <w:tcW w:w="850" w:type="dxa"/>
          </w:tcPr>
          <w:p w:rsidR="007245CD" w:rsidRPr="0062702B" w:rsidRDefault="007245CD"/>
        </w:tc>
        <w:tc>
          <w:tcPr>
            <w:tcW w:w="850" w:type="dxa"/>
          </w:tcPr>
          <w:p w:rsidR="007245CD" w:rsidRPr="0062702B" w:rsidRDefault="007245CD"/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27 н</w:t>
            </w: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27</w:t>
            </w: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F079CF">
            <w:pPr>
              <w:spacing w:before="100" w:beforeAutospacing="1" w:after="100" w:afterAutospacing="1"/>
            </w:pPr>
            <w:r w:rsidRPr="0062702B">
              <w:t>Монументальная скульптура и образ истории народа</w:t>
            </w:r>
            <w:r w:rsidRPr="0062702B">
              <w:rPr>
                <w:i/>
                <w:iCs/>
              </w:rPr>
              <w:t xml:space="preserve"> </w:t>
            </w:r>
            <w:r w:rsidRPr="0062702B">
              <w:rPr>
                <w:i/>
                <w:iCs/>
              </w:rPr>
              <w:br/>
            </w:r>
          </w:p>
        </w:tc>
        <w:tc>
          <w:tcPr>
            <w:tcW w:w="1134" w:type="dxa"/>
            <w:gridSpan w:val="2"/>
          </w:tcPr>
          <w:p w:rsidR="007245CD" w:rsidRPr="0062702B" w:rsidRDefault="007245CD" w:rsidP="00EA7FC8">
            <w:r w:rsidRPr="0062702B">
              <w:rPr>
                <w:i/>
                <w:iCs/>
              </w:rPr>
              <w:t>(</w:t>
            </w:r>
            <w:proofErr w:type="gramStart"/>
            <w:r w:rsidRPr="0062702B">
              <w:rPr>
                <w:i/>
                <w:iCs/>
              </w:rPr>
              <w:t>поста-новка</w:t>
            </w:r>
            <w:proofErr w:type="gramEnd"/>
            <w:r w:rsidRPr="0062702B">
              <w:rPr>
                <w:i/>
                <w:iCs/>
              </w:rPr>
              <w:t xml:space="preserve"> </w:t>
            </w:r>
            <w:r w:rsidRPr="0062702B">
              <w:rPr>
                <w:i/>
                <w:iCs/>
              </w:rPr>
              <w:br/>
              <w:t>и решение учебной задачи)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6858B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называть и узнавать наиболее значимые </w:t>
            </w:r>
            <w:r w:rsidRPr="0062702B">
              <w:rPr>
                <w:rFonts w:ascii="Times New Roman" w:hAnsi="Times New Roman" w:cs="Times New Roman"/>
              </w:rPr>
              <w:br/>
              <w:t xml:space="preserve">монументальные исторические </w:t>
            </w:r>
            <w:r w:rsidRPr="0062702B">
              <w:rPr>
                <w:rFonts w:ascii="Times New Roman" w:hAnsi="Times New Roman" w:cs="Times New Roman"/>
              </w:rPr>
              <w:br/>
            </w:r>
            <w:proofErr w:type="gramStart"/>
            <w:r w:rsidRPr="0062702B">
              <w:rPr>
                <w:rFonts w:ascii="Times New Roman" w:hAnsi="Times New Roman" w:cs="Times New Roman"/>
              </w:rPr>
              <w:t>памятники</w:t>
            </w:r>
            <w:proofErr w:type="gramEnd"/>
            <w:r w:rsidRPr="0062702B">
              <w:rPr>
                <w:rFonts w:ascii="Times New Roman" w:hAnsi="Times New Roman" w:cs="Times New Roman"/>
              </w:rPr>
              <w:t>, их авторов и назначение.</w:t>
            </w:r>
          </w:p>
          <w:p w:rsidR="007245CD" w:rsidRPr="0062702B" w:rsidRDefault="007245CD" w:rsidP="006858B1">
            <w:r w:rsidRPr="0062702B">
              <w:rPr>
                <w:b/>
                <w:bCs/>
              </w:rPr>
              <w:t xml:space="preserve">Уметь: </w:t>
            </w:r>
            <w:r w:rsidRPr="0062702B">
              <w:t xml:space="preserve">работать над созданием круглой скульптуры с использованием </w:t>
            </w:r>
            <w:proofErr w:type="gramStart"/>
            <w:r w:rsidRPr="0062702B">
              <w:t>проволоч-ного</w:t>
            </w:r>
            <w:proofErr w:type="gramEnd"/>
            <w:r w:rsidRPr="0062702B">
              <w:t xml:space="preserve"> каркаса </w:t>
            </w:r>
            <w:r w:rsidRPr="0062702B">
              <w:br/>
              <w:t>и пластических материалов, активно участвовать в обсуждении нового материала; работать художественными материалами для лепки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6858B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Роль </w:t>
            </w:r>
            <w:proofErr w:type="gramStart"/>
            <w:r w:rsidRPr="0062702B">
              <w:rPr>
                <w:rFonts w:ascii="Times New Roman" w:hAnsi="Times New Roman" w:cs="Times New Roman"/>
              </w:rPr>
              <w:t>мону-ментальных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памятников в историчес-кой памяти народа и в народном самосознании. </w:t>
            </w:r>
            <w:proofErr w:type="gramStart"/>
            <w:r w:rsidRPr="0062702B">
              <w:rPr>
                <w:rFonts w:ascii="Times New Roman" w:hAnsi="Times New Roman" w:cs="Times New Roman"/>
              </w:rPr>
              <w:t>Героичес-кие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образы </w:t>
            </w:r>
            <w:r w:rsidRPr="0062702B">
              <w:rPr>
                <w:rFonts w:ascii="Times New Roman" w:hAnsi="Times New Roman" w:cs="Times New Roman"/>
              </w:rPr>
              <w:br/>
              <w:t>в скульпту-ре, удожест</w:t>
            </w:r>
          </w:p>
          <w:p w:rsidR="007245CD" w:rsidRPr="0062702B" w:rsidRDefault="007245CD" w:rsidP="006858B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-венные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сре-дства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выра-зительности, наиболее</w:t>
            </w:r>
            <w:r w:rsidRPr="0062702B">
              <w:rPr>
                <w:rFonts w:ascii="Times New Roman" w:hAnsi="Times New Roman" w:cs="Times New Roman"/>
              </w:rPr>
              <w:br/>
              <w:t>значимые памятники. Художники-монуме</w:t>
            </w:r>
            <w:proofErr w:type="gramStart"/>
            <w:r w:rsidRPr="0062702B">
              <w:rPr>
                <w:rFonts w:ascii="Times New Roman" w:hAnsi="Times New Roman" w:cs="Times New Roman"/>
              </w:rPr>
              <w:t>н-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талисты. Монумент, скульптура,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монумен-тальный</w:t>
            </w:r>
            <w:proofErr w:type="gramEnd"/>
            <w:r w:rsidRPr="0062702B">
              <w:rPr>
                <w:rFonts w:ascii="Times New Roman" w:hAnsi="Times New Roman" w:cs="Times New Roman"/>
              </w:rPr>
              <w:t>.</w:t>
            </w:r>
          </w:p>
          <w:p w:rsidR="007245CD" w:rsidRPr="0062702B" w:rsidRDefault="007245CD" w:rsidP="006858B1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3C77D6">
            <w:pPr>
              <w:pStyle w:val="ParagraphStyle"/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осознают свои интере-сы, опыт и знания; осваивают новую учебную ситуацию, проявляют инте-рес к другому виду деятельности; умеют использовать образный язык скульптуры (объем, фактуру) для достижения своих творческих замы-слов; проявляют интерес к изучению нового материала, познавательную активность; осознают свои эмоции; вырабатывают мировоззренческие позиции,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формируют свой мировоз-зренческий выбор.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учитывают выделенные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учи-телем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ориентиры действия в новом учебном материале в сотрудничестве </w:t>
            </w:r>
            <w:r w:rsidRPr="0062702B">
              <w:rPr>
                <w:rFonts w:ascii="Times New Roman" w:hAnsi="Times New Roman" w:cs="Times New Roman"/>
              </w:rPr>
              <w:br/>
              <w:t xml:space="preserve">с ним, оценивают свои достижения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 уроке.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умеют рассуждать об особенностях мону-ментальных памятников; получают навыки работы с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проволочным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карз-касом и пластическими материалами для создания скульптурного произ-ведения.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проя-вляют активность для решения ком-муникативных 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познавательных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за-дач (выражают и контролируют эмо-ции, адекватно оценивают свою ра-боту, строят понятные для партнера по коммуникации речевые высказы-вания)</w:t>
            </w:r>
          </w:p>
        </w:tc>
        <w:tc>
          <w:tcPr>
            <w:tcW w:w="1843" w:type="dxa"/>
            <w:vAlign w:val="center"/>
          </w:tcPr>
          <w:p w:rsidR="007245CD" w:rsidRPr="0062702B" w:rsidRDefault="007245CD" w:rsidP="006858B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Восприятие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произ-ведений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</w:rPr>
              <w:br/>
              <w:t xml:space="preserve">монументального искусства; изучение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художественного </w:t>
            </w:r>
            <w:r w:rsidRPr="0062702B">
              <w:rPr>
                <w:rFonts w:ascii="Times New Roman" w:hAnsi="Times New Roman" w:cs="Times New Roman"/>
              </w:rPr>
              <w:br/>
              <w:t>наследия;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изображение в объеме; просмотр мультимедийной презентации; </w:t>
            </w:r>
          </w:p>
          <w:p w:rsidR="007245CD" w:rsidRPr="0062702B" w:rsidRDefault="007245CD" w:rsidP="006858B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обсуждение работ товарищей и результатов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индивидуальной</w:t>
            </w:r>
            <w:proofErr w:type="gramEnd"/>
          </w:p>
          <w:p w:rsidR="007245CD" w:rsidRPr="0062702B" w:rsidRDefault="007245CD" w:rsidP="00C40487">
            <w:pPr>
              <w:spacing w:before="100" w:beforeAutospacing="1" w:after="100" w:afterAutospacing="1"/>
            </w:pPr>
            <w:r w:rsidRPr="0062702B">
              <w:t>работы</w:t>
            </w:r>
          </w:p>
        </w:tc>
        <w:tc>
          <w:tcPr>
            <w:tcW w:w="1559" w:type="dxa"/>
            <w:gridSpan w:val="2"/>
            <w:vAlign w:val="center"/>
          </w:tcPr>
          <w:p w:rsidR="007245CD" w:rsidRPr="0062702B" w:rsidRDefault="007245CD" w:rsidP="006858B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размыш-ления, </w:t>
            </w:r>
          </w:p>
          <w:p w:rsidR="007245CD" w:rsidRPr="0062702B" w:rsidRDefault="007245CD" w:rsidP="006858B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7245CD" w:rsidRPr="0062702B" w:rsidRDefault="007245CD" w:rsidP="006858B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</w:p>
          <w:p w:rsidR="007245CD" w:rsidRPr="0062702B" w:rsidRDefault="007245CD" w:rsidP="006858B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 вопро-</w:t>
            </w:r>
          </w:p>
          <w:p w:rsidR="007245CD" w:rsidRPr="0062702B" w:rsidRDefault="007245CD" w:rsidP="006858B1">
            <w:pPr>
              <w:spacing w:before="100" w:beforeAutospacing="1" w:after="100" w:afterAutospacing="1"/>
            </w:pPr>
            <w:r w:rsidRPr="0062702B">
              <w:t>сы, ум</w:t>
            </w:r>
            <w:proofErr w:type="gramStart"/>
            <w:r w:rsidRPr="0062702B">
              <w:t>е-</w:t>
            </w:r>
            <w:proofErr w:type="gramEnd"/>
            <w:r w:rsidRPr="0062702B">
              <w:t xml:space="preserve"> ние выполнять анализ произведений </w:t>
            </w:r>
            <w:r w:rsidRPr="0062702B">
              <w:br/>
              <w:t>монументального искусства Устный опрос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6858B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Прокладка глины </w:t>
            </w:r>
            <w:r w:rsidRPr="0062702B">
              <w:rPr>
                <w:rFonts w:ascii="Times New Roman" w:hAnsi="Times New Roman" w:cs="Times New Roman"/>
              </w:rPr>
              <w:br/>
              <w:t xml:space="preserve">(пластилина) </w:t>
            </w:r>
          </w:p>
          <w:p w:rsidR="007245CD" w:rsidRPr="0062702B" w:rsidRDefault="007245CD" w:rsidP="006858B1">
            <w:r w:rsidRPr="0062702B">
              <w:t>на каркас. Завершение работы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876B18">
            <w:pPr>
              <w:jc w:val="center"/>
            </w:pPr>
            <w:r>
              <w:t>27 н</w:t>
            </w:r>
          </w:p>
        </w:tc>
        <w:tc>
          <w:tcPr>
            <w:tcW w:w="425" w:type="dxa"/>
            <w:gridSpan w:val="2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28</w:t>
            </w: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DF66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Место</w:t>
            </w:r>
            <w:r w:rsidRPr="0062702B">
              <w:rPr>
                <w:rFonts w:ascii="Times New Roman" w:hAnsi="Times New Roman" w:cs="Times New Roman"/>
              </w:rPr>
              <w:br/>
              <w:t xml:space="preserve">и роль </w:t>
            </w:r>
            <w:r w:rsidRPr="0062702B">
              <w:rPr>
                <w:rFonts w:ascii="Times New Roman" w:hAnsi="Times New Roman" w:cs="Times New Roman"/>
              </w:rPr>
              <w:br/>
              <w:t xml:space="preserve">картины в искусстве ХХ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</w:t>
            </w:r>
            <w:proofErr w:type="gramEnd"/>
            <w:r w:rsidRPr="0062702B">
              <w:rPr>
                <w:rFonts w:ascii="Times New Roman" w:hAnsi="Times New Roman" w:cs="Times New Roman"/>
              </w:rPr>
              <w:t>.</w:t>
            </w:r>
          </w:p>
          <w:p w:rsidR="007245CD" w:rsidRPr="0062702B" w:rsidRDefault="007245CD" w:rsidP="00DF6687">
            <w:pPr>
              <w:spacing w:before="100" w:beforeAutospacing="1" w:after="100" w:afterAutospacing="1"/>
            </w:pPr>
          </w:p>
        </w:tc>
        <w:tc>
          <w:tcPr>
            <w:tcW w:w="1134" w:type="dxa"/>
            <w:gridSpan w:val="2"/>
          </w:tcPr>
          <w:p w:rsidR="007245CD" w:rsidRPr="0062702B" w:rsidRDefault="007245CD" w:rsidP="00EA7FC8">
            <w:r w:rsidRPr="0062702B">
              <w:rPr>
                <w:i/>
                <w:iCs/>
              </w:rPr>
              <w:t>пост</w:t>
            </w:r>
            <w:proofErr w:type="gramStart"/>
            <w:r w:rsidRPr="0062702B">
              <w:rPr>
                <w:i/>
                <w:iCs/>
              </w:rPr>
              <w:t>а-</w:t>
            </w:r>
            <w:proofErr w:type="gramEnd"/>
            <w:r w:rsidRPr="0062702B">
              <w:rPr>
                <w:i/>
                <w:iCs/>
              </w:rPr>
              <w:t xml:space="preserve"> новка </w:t>
            </w:r>
            <w:r w:rsidRPr="0062702B">
              <w:rPr>
                <w:i/>
                <w:iCs/>
              </w:rPr>
              <w:br/>
              <w:t xml:space="preserve">и решение учебной </w:t>
            </w:r>
            <w:r w:rsidRPr="0062702B">
              <w:rPr>
                <w:i/>
                <w:iCs/>
              </w:rPr>
              <w:br/>
              <w:t>задачи)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DF66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 xml:space="preserve">произве-дения абстракт-ного искусства, имена великих </w:t>
            </w:r>
            <w:r w:rsidRPr="0062702B">
              <w:rPr>
                <w:rFonts w:ascii="Times New Roman" w:hAnsi="Times New Roman" w:cs="Times New Roman"/>
              </w:rPr>
              <w:br/>
              <w:t>художников и их произведени</w:t>
            </w:r>
            <w:proofErr w:type="gramStart"/>
            <w:r w:rsidRPr="0062702B">
              <w:rPr>
                <w:rFonts w:ascii="Times New Roman" w:hAnsi="Times New Roman" w:cs="Times New Roman"/>
              </w:rPr>
              <w:t>я(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К. Малевич, </w:t>
            </w:r>
            <w:r w:rsidRPr="0062702B">
              <w:rPr>
                <w:rFonts w:ascii="Times New Roman" w:hAnsi="Times New Roman" w:cs="Times New Roman"/>
              </w:rPr>
              <w:br/>
              <w:t>В. Кандинский, С. Дали и др.).</w:t>
            </w:r>
          </w:p>
          <w:p w:rsidR="007245CD" w:rsidRPr="0062702B" w:rsidRDefault="007245CD" w:rsidP="00DF66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>Понимать: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</w:rPr>
              <w:br/>
            </w:r>
            <w:proofErr w:type="gramStart"/>
            <w:r w:rsidRPr="0062702B">
              <w:rPr>
                <w:rFonts w:ascii="Times New Roman" w:hAnsi="Times New Roman" w:cs="Times New Roman"/>
              </w:rPr>
              <w:t>беспредметное абстрактное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искусство XX в.,</w:t>
            </w:r>
          </w:p>
          <w:p w:rsidR="007245CD" w:rsidRPr="0062702B" w:rsidRDefault="007245CD" w:rsidP="00DF66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язык изображения в искусстве XX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</w:t>
            </w:r>
            <w:proofErr w:type="gramEnd"/>
            <w:r w:rsidRPr="0062702B">
              <w:rPr>
                <w:rFonts w:ascii="Times New Roman" w:hAnsi="Times New Roman" w:cs="Times New Roman"/>
              </w:rPr>
              <w:t>.</w:t>
            </w:r>
          </w:p>
          <w:p w:rsidR="007245CD" w:rsidRPr="0062702B" w:rsidRDefault="007245CD" w:rsidP="00DF6687">
            <w:r w:rsidRPr="0062702B">
              <w:rPr>
                <w:b/>
                <w:bCs/>
              </w:rPr>
              <w:t xml:space="preserve">Уметь: </w:t>
            </w:r>
            <w:r w:rsidRPr="0062702B">
              <w:t xml:space="preserve">выполнять беспредметную композицию, работать </w:t>
            </w:r>
            <w:r w:rsidRPr="0062702B">
              <w:br/>
              <w:t>художественными материалами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C40487">
            <w:pPr>
              <w:pStyle w:val="ParagraphStyle"/>
              <w:spacing w:line="252" w:lineRule="auto"/>
              <w:ind w:left="-142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Искусство XX </w:t>
            </w:r>
            <w:r w:rsidRPr="0062702B">
              <w:rPr>
                <w:rFonts w:ascii="Times New Roman" w:hAnsi="Times New Roman" w:cs="Times New Roman"/>
              </w:rPr>
              <w:br/>
              <w:t>века. Направ-ления и образ-ный язык изо-бражения в искусстве</w:t>
            </w:r>
            <w:r w:rsidRPr="0062702B">
              <w:rPr>
                <w:rFonts w:ascii="Times New Roman" w:hAnsi="Times New Roman" w:cs="Times New Roman"/>
              </w:rPr>
              <w:br/>
              <w:t>XX в., метаф</w:t>
            </w:r>
            <w:proofErr w:type="gramStart"/>
            <w:r w:rsidRPr="0062702B">
              <w:rPr>
                <w:rFonts w:ascii="Times New Roman" w:hAnsi="Times New Roman" w:cs="Times New Roman"/>
              </w:rPr>
              <w:t>о-</w:t>
            </w:r>
            <w:proofErr w:type="gramEnd"/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рическое пре-творение ре-альности в изобразительном искусстве. Монументальное искусство Мексики. Творчество В. </w:t>
            </w:r>
            <w:proofErr w:type="gramStart"/>
            <w:r w:rsidRPr="0062702B">
              <w:rPr>
                <w:rFonts w:ascii="Times New Roman" w:hAnsi="Times New Roman" w:cs="Times New Roman"/>
              </w:rPr>
              <w:t>Кандин-ского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, К. Малевича. Авангард, абстракция, </w:t>
            </w:r>
            <w:r w:rsidRPr="0062702B">
              <w:rPr>
                <w:rFonts w:ascii="Times New Roman" w:hAnsi="Times New Roman" w:cs="Times New Roman"/>
              </w:rPr>
              <w:br/>
              <w:t>сюрреализм.</w:t>
            </w:r>
          </w:p>
          <w:p w:rsidR="007245CD" w:rsidRPr="0062702B" w:rsidRDefault="007245CD" w:rsidP="00DF6687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C40487">
            <w:pPr>
              <w:pStyle w:val="ParagraphStyle"/>
              <w:ind w:right="-142"/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осваивают новые пра-вила, проявляют познавательную ак-тивность; понимают значение знаний для человека, приобретают мотива-цию процесса становления художест-венно-творческих навыков; осознают свои интересы, опыт и знания; осваи-вают новую учебную ситуацию, про-являют интерес к другому виду дея-тельности.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прини-мают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сохраняют учебную задачу; учитывают выделенные учителем ориентиры действия в новом учеб-ном материале в сотрудничестве с ним, оценивают свои достижения на уроке.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знают имена выдающихся художников-авангардистов и их место в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опреде-ленной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эпохе; определяют индиви-дуальность произведений в жанре, находят и представляют информа-цию; выполняют художественный анализ своих работ.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Коммуникатив-ные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реше-ния коммуникативных и познаватель-ных задач (выражают и контролируют эмоции, адекватно оценивают свою работу, строят понятные для партнера по коммуникации речевые высказыва-ния); выдвигают контраргументы в дискуссии; делают выводы</w:t>
            </w:r>
          </w:p>
        </w:tc>
        <w:tc>
          <w:tcPr>
            <w:tcW w:w="1843" w:type="dxa"/>
            <w:vAlign w:val="center"/>
          </w:tcPr>
          <w:p w:rsidR="007245CD" w:rsidRPr="0062702B" w:rsidRDefault="007245CD" w:rsidP="00DF66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Восприятие произ-ведений изобразительного искусства;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изучение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художественного </w:t>
            </w:r>
            <w:r w:rsidRPr="0062702B">
              <w:rPr>
                <w:rFonts w:ascii="Times New Roman" w:hAnsi="Times New Roman" w:cs="Times New Roman"/>
              </w:rPr>
              <w:br/>
              <w:t>наследия; 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жение на плоскости</w:t>
            </w:r>
            <w:r w:rsidRPr="0062702B">
              <w:rPr>
                <w:rFonts w:ascii="Times New Roman" w:hAnsi="Times New Roman" w:cs="Times New Roman"/>
              </w:rPr>
              <w:br/>
              <w:t>(по пред-ставлению); обсуждение</w:t>
            </w:r>
          </w:p>
          <w:p w:rsidR="007245CD" w:rsidRPr="0062702B" w:rsidRDefault="007245CD" w:rsidP="00DF66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работ товарищей и ре-</w:t>
            </w:r>
          </w:p>
          <w:p w:rsidR="007245CD" w:rsidRPr="0062702B" w:rsidRDefault="007245CD" w:rsidP="00DF66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зультатов</w:t>
            </w:r>
          </w:p>
          <w:p w:rsidR="007245CD" w:rsidRPr="0062702B" w:rsidRDefault="007245CD" w:rsidP="00DF6687">
            <w:pPr>
              <w:spacing w:before="100" w:beforeAutospacing="1" w:after="100" w:afterAutospacing="1"/>
            </w:pPr>
            <w:r w:rsidRPr="0062702B">
              <w:t xml:space="preserve">индивидуальной </w:t>
            </w:r>
            <w:r w:rsidRPr="0062702B">
              <w:br/>
              <w:t>работы; просмотр мультимедийной презентации</w:t>
            </w:r>
          </w:p>
        </w:tc>
        <w:tc>
          <w:tcPr>
            <w:tcW w:w="1559" w:type="dxa"/>
            <w:gridSpan w:val="2"/>
            <w:vAlign w:val="center"/>
          </w:tcPr>
          <w:p w:rsidR="007245CD" w:rsidRPr="0062702B" w:rsidRDefault="007245CD" w:rsidP="00DF66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>по пред-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мету, </w:t>
            </w:r>
          </w:p>
          <w:p w:rsidR="007245CD" w:rsidRPr="0062702B" w:rsidRDefault="007245CD" w:rsidP="00DF66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ответы </w:t>
            </w:r>
          </w:p>
          <w:p w:rsidR="007245CD" w:rsidRPr="0062702B" w:rsidRDefault="007245CD" w:rsidP="00DF66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 вопросы, умение выполнять анализ произведений ава</w:t>
            </w:r>
            <w:proofErr w:type="gramStart"/>
            <w:r w:rsidRPr="0062702B">
              <w:rPr>
                <w:rFonts w:ascii="Times New Roman" w:hAnsi="Times New Roman" w:cs="Times New Roman"/>
              </w:rPr>
              <w:t>н-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гарда, абстрак-</w:t>
            </w:r>
          </w:p>
          <w:p w:rsidR="007245CD" w:rsidRPr="0062702B" w:rsidRDefault="007245CD" w:rsidP="00DF6687">
            <w:pPr>
              <w:spacing w:before="100" w:beforeAutospacing="1" w:after="100" w:afterAutospacing="1"/>
            </w:pPr>
            <w:r w:rsidRPr="0062702B">
              <w:t>ции, сюрреализма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DF66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Рисунок на тему,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напри</w:t>
            </w:r>
            <w:proofErr w:type="gramEnd"/>
            <w:r w:rsidRPr="0062702B">
              <w:rPr>
                <w:rFonts w:ascii="Times New Roman" w:hAnsi="Times New Roman" w:cs="Times New Roman"/>
              </w:rPr>
              <w:t>-</w:t>
            </w:r>
          </w:p>
          <w:p w:rsidR="007245CD" w:rsidRPr="0062702B" w:rsidRDefault="007245CD" w:rsidP="00DF6687">
            <w:pPr>
              <w:pStyle w:val="ParagraphStyle"/>
              <w:tabs>
                <w:tab w:val="left" w:pos="885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мер: </w:t>
            </w:r>
            <w:r w:rsidRPr="0062702B">
              <w:rPr>
                <w:rFonts w:ascii="Times New Roman" w:hAnsi="Times New Roman" w:cs="Times New Roman"/>
              </w:rPr>
              <w:br/>
              <w:t>«</w:t>
            </w:r>
            <w:proofErr w:type="gramStart"/>
            <w:r w:rsidRPr="0062702B">
              <w:rPr>
                <w:rFonts w:ascii="Times New Roman" w:hAnsi="Times New Roman" w:cs="Times New Roman"/>
              </w:rPr>
              <w:t>Весе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лый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шум», «Много шума из ни-чего», «Даже слово “тишина” производит шум»,</w:t>
            </w:r>
          </w:p>
          <w:p w:rsidR="007245CD" w:rsidRPr="0062702B" w:rsidRDefault="007245CD" w:rsidP="00DF66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«Тиши-</w:t>
            </w:r>
          </w:p>
          <w:p w:rsidR="007245CD" w:rsidRPr="0062702B" w:rsidRDefault="007245CD" w:rsidP="00DF6687">
            <w:r w:rsidRPr="0062702B">
              <w:t xml:space="preserve">на – </w:t>
            </w:r>
            <w:r w:rsidRPr="0062702B">
              <w:br/>
              <w:t xml:space="preserve">время </w:t>
            </w:r>
            <w:r w:rsidRPr="0062702B">
              <w:br/>
              <w:t>с закрытыми глазами»</w:t>
            </w:r>
          </w:p>
        </w:tc>
        <w:tc>
          <w:tcPr>
            <w:tcW w:w="600" w:type="dxa"/>
            <w:gridSpan w:val="3"/>
          </w:tcPr>
          <w:p w:rsidR="007245CD" w:rsidRPr="0062702B" w:rsidRDefault="007245CD" w:rsidP="00876B18">
            <w:pPr>
              <w:jc w:val="center"/>
            </w:pPr>
            <w:r>
              <w:t>28 н</w:t>
            </w:r>
          </w:p>
        </w:tc>
        <w:tc>
          <w:tcPr>
            <w:tcW w:w="392" w:type="dxa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  <w:trHeight w:val="341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29</w:t>
            </w: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613C3D">
            <w:pPr>
              <w:spacing w:before="100" w:beforeAutospacing="1" w:after="100" w:afterAutospacing="1"/>
            </w:pPr>
            <w:r w:rsidRPr="0062702B">
              <w:t>Искусство иллюстрации. Слово и изображение</w:t>
            </w:r>
            <w:r w:rsidRPr="0062702B">
              <w:rPr>
                <w:i/>
                <w:iCs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7245CD" w:rsidRPr="0062702B" w:rsidRDefault="007245CD" w:rsidP="00EA7FC8">
            <w:proofErr w:type="gramStart"/>
            <w:r w:rsidRPr="0062702B">
              <w:rPr>
                <w:i/>
                <w:iCs/>
              </w:rPr>
              <w:t>поста-новка</w:t>
            </w:r>
            <w:proofErr w:type="gramEnd"/>
            <w:r w:rsidRPr="0062702B">
              <w:rPr>
                <w:i/>
                <w:iCs/>
              </w:rPr>
              <w:t xml:space="preserve"> </w:t>
            </w:r>
            <w:r w:rsidRPr="0062702B">
              <w:rPr>
                <w:i/>
                <w:iCs/>
              </w:rPr>
              <w:br/>
              <w:t>и решение учебной</w:t>
            </w:r>
            <w:r w:rsidRPr="0062702B">
              <w:rPr>
                <w:i/>
                <w:iCs/>
              </w:rPr>
              <w:br/>
              <w:t>задачи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C712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 и понимать: </w:t>
            </w:r>
            <w:r w:rsidRPr="0062702B">
              <w:rPr>
                <w:rFonts w:ascii="Times New Roman" w:hAnsi="Times New Roman" w:cs="Times New Roman"/>
              </w:rPr>
              <w:t>условность художе-</w:t>
            </w:r>
          </w:p>
          <w:p w:rsidR="007245CD" w:rsidRPr="0062702B" w:rsidRDefault="007245CD" w:rsidP="00C712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ственного образа,</w:t>
            </w:r>
            <w:r w:rsidRPr="0062702B">
              <w:rPr>
                <w:rFonts w:ascii="Times New Roman" w:hAnsi="Times New Roman" w:cs="Times New Roman"/>
              </w:rPr>
              <w:br/>
              <w:t xml:space="preserve">выражение само-стоятельности иллюстрации; творчество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известных</w:t>
            </w:r>
            <w:proofErr w:type="gramEnd"/>
          </w:p>
          <w:p w:rsidR="007245CD" w:rsidRPr="0062702B" w:rsidRDefault="007245CD" w:rsidP="00C712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иллюстраторов</w:t>
            </w:r>
          </w:p>
          <w:p w:rsidR="007245CD" w:rsidRPr="0062702B" w:rsidRDefault="007245CD" w:rsidP="00C712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книг (В. А. Фаворский и др.).</w:t>
            </w:r>
          </w:p>
          <w:p w:rsidR="007245CD" w:rsidRPr="0062702B" w:rsidRDefault="007245CD" w:rsidP="00C71247">
            <w:r w:rsidRPr="0062702B">
              <w:rPr>
                <w:b/>
                <w:bCs/>
              </w:rPr>
              <w:t xml:space="preserve">Уметь: </w:t>
            </w:r>
            <w:r w:rsidRPr="0062702B">
              <w:t xml:space="preserve">выражать авторскую позицию по выбранной теме, </w:t>
            </w:r>
            <w:r w:rsidRPr="0062702B">
              <w:br/>
              <w:t>работать графическими мат</w:t>
            </w:r>
            <w:proofErr w:type="gramStart"/>
            <w:r w:rsidRPr="0062702B">
              <w:t>е-</w:t>
            </w:r>
            <w:proofErr w:type="gramEnd"/>
            <w:r w:rsidRPr="0062702B">
              <w:br/>
              <w:t>риалами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247865">
            <w:pPr>
              <w:pStyle w:val="ParagraphStyle"/>
              <w:spacing w:line="252" w:lineRule="auto"/>
              <w:ind w:right="-108"/>
            </w:pPr>
            <w:r w:rsidRPr="0062702B">
              <w:rPr>
                <w:rFonts w:ascii="Times New Roman" w:hAnsi="Times New Roman" w:cs="Times New Roman"/>
              </w:rPr>
              <w:t>Искусство иллюстрации как форма взаимодействия связи слова с </w:t>
            </w:r>
            <w:proofErr w:type="gramStart"/>
            <w:r w:rsidRPr="0062702B">
              <w:rPr>
                <w:rFonts w:ascii="Times New Roman" w:hAnsi="Times New Roman" w:cs="Times New Roman"/>
              </w:rPr>
              <w:t>изо-бражением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. Творчество известных иллюстраторов книг. </w:t>
            </w:r>
            <w:proofErr w:type="gramStart"/>
            <w:r w:rsidRPr="0062702B">
              <w:rPr>
                <w:rFonts w:ascii="Times New Roman" w:hAnsi="Times New Roman" w:cs="Times New Roman"/>
              </w:rPr>
              <w:t>Раз-ница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между реальностью и художест-венным об-разом, искус-ством вре-менным </w:t>
            </w:r>
            <w:r w:rsidRPr="0062702B">
              <w:rPr>
                <w:rFonts w:ascii="Times New Roman" w:hAnsi="Times New Roman" w:cs="Times New Roman"/>
              </w:rPr>
              <w:br/>
              <w:t xml:space="preserve">и пространст-венным. Идея, замы-сел, эскиз,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пространственное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искус-ство, времен-ное искус-ство.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Муль-тимедийная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C40487">
            <w:pPr>
              <w:pStyle w:val="ParagraphStyle"/>
              <w:spacing w:line="252" w:lineRule="auto"/>
              <w:ind w:left="-108" w:right="-142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имеют желание учиться, проявляют познавательную активность; понимают значение знаний для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челове-ка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, приобретают мотивацию процесса становления художественно-творчес-ких навыков; вырабатывают свои миро-воззренческие позиции.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Регулятив-ные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учитывают выделенные учи-телем ориентиры действия в новом учебном материале в сотрудничестве </w:t>
            </w:r>
            <w:r w:rsidRPr="0062702B">
              <w:rPr>
                <w:rFonts w:ascii="Times New Roman" w:hAnsi="Times New Roman" w:cs="Times New Roman"/>
              </w:rPr>
              <w:br/>
              <w:t xml:space="preserve">с ним, оценивают свои достижения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 уроке.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аннализи-руют, выделяют главное в искусстве иллюстрации; определяют термин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ил-люстрация</w:t>
            </w:r>
            <w:r w:rsidRPr="0062702B">
              <w:rPr>
                <w:rFonts w:ascii="Times New Roman" w:hAnsi="Times New Roman" w:cs="Times New Roman"/>
              </w:rPr>
              <w:t xml:space="preserve">; обобщают полученные знания, сравнивают объекты художест-венного творчества по заданным кри-териям и определяют термин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иллюст-рация и ее виды</w:t>
            </w:r>
            <w:r w:rsidRPr="0062702B">
              <w:rPr>
                <w:rFonts w:ascii="Times New Roman" w:hAnsi="Times New Roman" w:cs="Times New Roman"/>
              </w:rPr>
              <w:t>; устанавливают анало-гии и используют их в решении прак-тической задачи.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коммуникативных и познавательных задач (выражают и контролируют </w:t>
            </w:r>
            <w:proofErr w:type="gramStart"/>
            <w:r w:rsidRPr="0062702B">
              <w:rPr>
                <w:rFonts w:ascii="Times New Roman" w:hAnsi="Times New Roman" w:cs="Times New Roman"/>
              </w:rPr>
              <w:t>эмо-ции</w:t>
            </w:r>
            <w:proofErr w:type="gramEnd"/>
            <w:r w:rsidRPr="0062702B">
              <w:rPr>
                <w:rFonts w:ascii="Times New Roman" w:hAnsi="Times New Roman" w:cs="Times New Roman"/>
              </w:rPr>
              <w:t>, адекватно оценивают свою работу, строят понятные для партнера по ком-муникации речевые высказывания); выдвигают контраргументы в дискус-сии; делают выводы по данной теме</w:t>
            </w:r>
          </w:p>
        </w:tc>
        <w:tc>
          <w:tcPr>
            <w:tcW w:w="1843" w:type="dxa"/>
            <w:vAlign w:val="center"/>
          </w:tcPr>
          <w:p w:rsidR="007245CD" w:rsidRPr="0062702B" w:rsidRDefault="007245CD" w:rsidP="00C712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Восприятие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произ-ведений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книжной графики;</w:t>
            </w:r>
          </w:p>
          <w:p w:rsidR="007245CD" w:rsidRPr="0062702B" w:rsidRDefault="007245CD" w:rsidP="00C712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изучение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художественного </w:t>
            </w:r>
            <w:r w:rsidRPr="0062702B">
              <w:rPr>
                <w:rFonts w:ascii="Times New Roman" w:hAnsi="Times New Roman" w:cs="Times New Roman"/>
              </w:rPr>
              <w:br/>
              <w:t>наследия; 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>(по пред-ставлению); работа художественными материалами; обсуждение работ товарищей и результатов</w:t>
            </w:r>
          </w:p>
          <w:p w:rsidR="007245CD" w:rsidRPr="0062702B" w:rsidRDefault="007245CD" w:rsidP="00C71247">
            <w:pPr>
              <w:spacing w:before="100" w:beforeAutospacing="1" w:after="100" w:afterAutospacing="1"/>
            </w:pPr>
            <w:r w:rsidRPr="0062702B">
              <w:t xml:space="preserve">индивидуальной </w:t>
            </w:r>
            <w:r w:rsidRPr="0062702B">
              <w:br/>
              <w:t>работы; просмотр мультимедийной презентации</w:t>
            </w:r>
          </w:p>
        </w:tc>
        <w:tc>
          <w:tcPr>
            <w:tcW w:w="1559" w:type="dxa"/>
            <w:gridSpan w:val="2"/>
            <w:vAlign w:val="center"/>
          </w:tcPr>
          <w:p w:rsidR="007245CD" w:rsidRPr="0062702B" w:rsidRDefault="007245CD" w:rsidP="00F97D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7245CD" w:rsidRPr="0062702B" w:rsidRDefault="007245CD" w:rsidP="00F97D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</w:p>
          <w:p w:rsidR="007245CD" w:rsidRPr="0062702B" w:rsidRDefault="007245CD" w:rsidP="00F97DF2">
            <w:pPr>
              <w:spacing w:before="100" w:beforeAutospacing="1" w:after="100" w:afterAutospacing="1"/>
            </w:pPr>
            <w:r w:rsidRPr="0062702B">
              <w:t xml:space="preserve">на вопросы, умение выполнять анализ произведений, </w:t>
            </w:r>
            <w:r w:rsidRPr="0062702B">
              <w:br/>
            </w:r>
            <w:proofErr w:type="gramStart"/>
            <w:r w:rsidRPr="0062702B">
              <w:t>выпол-ненных</w:t>
            </w:r>
            <w:proofErr w:type="gramEnd"/>
            <w:r w:rsidRPr="0062702B">
              <w:t xml:space="preserve"> для иллюстрации литературного произведения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F97DF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Выбирают произведение, которое недавно изучали </w:t>
            </w:r>
            <w:r w:rsidRPr="0062702B">
              <w:rPr>
                <w:rFonts w:ascii="Times New Roman" w:hAnsi="Times New Roman" w:cs="Times New Roman"/>
              </w:rPr>
              <w:br/>
              <w:t>на уроке литературы. Предварительный эскиз.</w:t>
            </w:r>
          </w:p>
          <w:p w:rsidR="007245CD" w:rsidRPr="0062702B" w:rsidRDefault="007245CD" w:rsidP="00F97DF2">
            <w:r w:rsidRPr="0062702B">
              <w:t>Устный опрос</w:t>
            </w:r>
          </w:p>
        </w:tc>
        <w:tc>
          <w:tcPr>
            <w:tcW w:w="600" w:type="dxa"/>
            <w:gridSpan w:val="3"/>
          </w:tcPr>
          <w:p w:rsidR="007245CD" w:rsidRPr="0062702B" w:rsidRDefault="007245CD" w:rsidP="00876B18">
            <w:pPr>
              <w:jc w:val="center"/>
            </w:pPr>
            <w:r>
              <w:t>29 н</w:t>
            </w:r>
          </w:p>
        </w:tc>
        <w:tc>
          <w:tcPr>
            <w:tcW w:w="392" w:type="dxa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30</w:t>
            </w: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613C3D">
            <w:pPr>
              <w:spacing w:before="100" w:beforeAutospacing="1" w:after="100" w:afterAutospacing="1"/>
            </w:pPr>
            <w:r w:rsidRPr="0062702B">
              <w:t xml:space="preserve">Искусство иллюстрации. </w:t>
            </w:r>
            <w:proofErr w:type="gramStart"/>
            <w:r w:rsidRPr="0062702B">
              <w:t>Слово и изображение</w:t>
            </w:r>
            <w:r w:rsidRPr="0062702B">
              <w:rPr>
                <w:i/>
                <w:iCs/>
              </w:rPr>
              <w:t xml:space="preserve"> (поста-новка </w:t>
            </w:r>
            <w:r w:rsidRPr="0062702B">
              <w:rPr>
                <w:i/>
                <w:iCs/>
              </w:rPr>
              <w:br/>
              <w:t xml:space="preserve">и решение учебной </w:t>
            </w:r>
            <w:r w:rsidRPr="0062702B">
              <w:rPr>
                <w:i/>
                <w:iCs/>
              </w:rPr>
              <w:br/>
              <w:t>задачи</w:t>
            </w:r>
            <w:proofErr w:type="gramEnd"/>
          </w:p>
        </w:tc>
        <w:tc>
          <w:tcPr>
            <w:tcW w:w="1134" w:type="dxa"/>
            <w:gridSpan w:val="2"/>
          </w:tcPr>
          <w:p w:rsidR="007245CD" w:rsidRPr="0062702B" w:rsidRDefault="007245CD" w:rsidP="00EA7FC8"/>
        </w:tc>
        <w:tc>
          <w:tcPr>
            <w:tcW w:w="1951" w:type="dxa"/>
            <w:gridSpan w:val="2"/>
          </w:tcPr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 и понимать: </w:t>
            </w:r>
            <w:r w:rsidRPr="0062702B">
              <w:rPr>
                <w:rFonts w:ascii="Times New Roman" w:hAnsi="Times New Roman" w:cs="Times New Roman"/>
              </w:rPr>
              <w:t>условность художе-</w:t>
            </w:r>
          </w:p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ственного образа, выражение самостоятельности иллюстрации; творчество известных  иллюстраторов</w:t>
            </w:r>
          </w:p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книг (В. А. Фаворский и др.).</w:t>
            </w:r>
          </w:p>
          <w:p w:rsidR="007245CD" w:rsidRPr="0062702B" w:rsidRDefault="007245CD" w:rsidP="00E90732">
            <w:pPr>
              <w:spacing w:before="100" w:beforeAutospacing="1" w:after="100" w:afterAutospacing="1"/>
            </w:pPr>
            <w:r w:rsidRPr="0062702B">
              <w:rPr>
                <w:b/>
                <w:bCs/>
              </w:rPr>
              <w:t xml:space="preserve">Уметь: </w:t>
            </w:r>
            <w:r w:rsidRPr="0062702B">
              <w:t>выражать авторскую позицию по выбранной теме, работать графическими материалами, строить композицию иллюстрации, выделять главное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247865">
            <w:pPr>
              <w:pStyle w:val="ParagraphStyle"/>
              <w:spacing w:line="252" w:lineRule="auto"/>
              <w:ind w:left="-142" w:right="-108"/>
            </w:pPr>
            <w:r w:rsidRPr="0062702B">
              <w:rPr>
                <w:rFonts w:ascii="Times New Roman" w:hAnsi="Times New Roman" w:cs="Times New Roman"/>
              </w:rPr>
              <w:t xml:space="preserve">Искусство иллюстрации как форма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вза-имодействия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связи слова с изображением. Творчество известных иллюстраторов книг. </w:t>
            </w:r>
            <w:proofErr w:type="gramStart"/>
            <w:r w:rsidRPr="0062702B">
              <w:rPr>
                <w:rFonts w:ascii="Times New Roman" w:hAnsi="Times New Roman" w:cs="Times New Roman"/>
              </w:rPr>
              <w:t>Разни-ца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между ре-альностью и художественным образом, искусством временным и пространственным. Идея,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за-мысел</w:t>
            </w:r>
            <w:proofErr w:type="gramEnd"/>
            <w:r w:rsidRPr="0062702B">
              <w:rPr>
                <w:rFonts w:ascii="Times New Roman" w:hAnsi="Times New Roman" w:cs="Times New Roman"/>
              </w:rPr>
              <w:t>, эскиз. Пространственное искусство. Временное искусство.</w:t>
            </w:r>
            <w:r w:rsidRPr="0062702B">
              <w:rPr>
                <w:rFonts w:ascii="Times New Roman" w:hAnsi="Times New Roman" w:cs="Times New Roman"/>
                <w:i/>
                <w:iCs/>
              </w:rPr>
              <w:t xml:space="preserve"> 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247865">
            <w:pPr>
              <w:pStyle w:val="ParagraphStyle"/>
              <w:spacing w:line="252" w:lineRule="auto"/>
              <w:ind w:left="-108" w:right="-142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иметь желание учиться, проявлять познавательную активность; </w:t>
            </w:r>
            <w:r w:rsidRPr="0062702B">
              <w:rPr>
                <w:rFonts w:ascii="Times New Roman" w:hAnsi="Times New Roman" w:cs="Times New Roman"/>
              </w:rPr>
              <w:br/>
              <w:t xml:space="preserve">понимать значение знаний для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челове-ка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, приобретать мотивацию процесса становления художественно-творчес-ких навыков; вырабатывают свои миро-воззренческие позиции.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учебную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зада-чу; учитывают выделенные учителем ориентиры действия в новом учебном материале в сотрудничестве с ним, оценивают свои достижения на уроке.</w:t>
            </w:r>
          </w:p>
          <w:p w:rsidR="007245CD" w:rsidRPr="0062702B" w:rsidRDefault="007245CD" w:rsidP="00247865">
            <w:pPr>
              <w:pStyle w:val="ParagraphStyle"/>
              <w:spacing w:line="252" w:lineRule="auto"/>
              <w:ind w:left="-108" w:right="-142"/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анализируют, вы-деляют главное в искусстве иллюст-рации; определяют термин</w:t>
            </w:r>
            <w:r w:rsidRPr="0062702B">
              <w:rPr>
                <w:rFonts w:ascii="Times New Roman" w:hAnsi="Times New Roman" w:cs="Times New Roman"/>
                <w:i/>
                <w:iCs/>
              </w:rPr>
              <w:t xml:space="preserve"> иллюст-рация</w:t>
            </w:r>
            <w:r w:rsidRPr="0062702B">
              <w:rPr>
                <w:rFonts w:ascii="Times New Roman" w:hAnsi="Times New Roman" w:cs="Times New Roman"/>
              </w:rPr>
              <w:t xml:space="preserve">; обобщают полученные знания, сравнивают объекты по заданным кри-териям и определяют термин –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иллюс-трация и ее виды</w:t>
            </w:r>
            <w:r w:rsidRPr="0062702B">
              <w:rPr>
                <w:rFonts w:ascii="Times New Roman" w:hAnsi="Times New Roman" w:cs="Times New Roman"/>
              </w:rPr>
              <w:t>; устанавливают анна-логии и используют их в решении пра-ктической задачи.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коммуникативных и познавательных задач (выражают и контролируют эмоции, адекватно оценивают свою работу, строят понятные для партнера по коммуникации речевые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высказы-вания</w:t>
            </w:r>
            <w:proofErr w:type="gramEnd"/>
            <w:r w:rsidRPr="0062702B">
              <w:rPr>
                <w:rFonts w:ascii="Times New Roman" w:hAnsi="Times New Roman" w:cs="Times New Roman"/>
              </w:rPr>
              <w:t>); выдвигают контраргументы в дискуссии; делают выводы</w:t>
            </w:r>
          </w:p>
        </w:tc>
        <w:tc>
          <w:tcPr>
            <w:tcW w:w="1843" w:type="dxa"/>
            <w:vAlign w:val="center"/>
          </w:tcPr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Восприятие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произ-ведений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книжной графики;</w:t>
            </w:r>
          </w:p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изучение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художественного </w:t>
            </w:r>
            <w:r w:rsidRPr="0062702B">
              <w:rPr>
                <w:rFonts w:ascii="Times New Roman" w:hAnsi="Times New Roman" w:cs="Times New Roman"/>
              </w:rPr>
              <w:br/>
              <w:t>наследия; 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>(по пред-ставлению); обсуждение работ товарищей и результатов индивидуальной</w:t>
            </w:r>
          </w:p>
          <w:p w:rsidR="007245CD" w:rsidRPr="0062702B" w:rsidRDefault="007245CD" w:rsidP="00E90732">
            <w:pPr>
              <w:spacing w:before="100" w:beforeAutospacing="1" w:after="100" w:afterAutospacing="1"/>
            </w:pPr>
            <w:r w:rsidRPr="0062702B">
              <w:t>работы; просмотр мультимедийной презентации</w:t>
            </w:r>
          </w:p>
        </w:tc>
        <w:tc>
          <w:tcPr>
            <w:tcW w:w="1559" w:type="dxa"/>
            <w:gridSpan w:val="2"/>
            <w:vAlign w:val="center"/>
          </w:tcPr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</w:t>
            </w:r>
          </w:p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</w:p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 вопро-</w:t>
            </w:r>
          </w:p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сы, умение выполнять</w:t>
            </w:r>
          </w:p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анализ</w:t>
            </w:r>
          </w:p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произве-</w:t>
            </w:r>
          </w:p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дений,</w:t>
            </w:r>
          </w:p>
          <w:p w:rsidR="007245CD" w:rsidRPr="0062702B" w:rsidRDefault="007245CD" w:rsidP="00E90732">
            <w:pPr>
              <w:spacing w:before="100" w:beforeAutospacing="1" w:after="100" w:afterAutospacing="1"/>
            </w:pPr>
            <w:proofErr w:type="gramStart"/>
            <w:r w:rsidRPr="0062702B">
              <w:t>выпол-ненных</w:t>
            </w:r>
            <w:proofErr w:type="gramEnd"/>
            <w:r w:rsidRPr="0062702B">
              <w:t xml:space="preserve"> для иллюст-рации </w:t>
            </w:r>
            <w:r w:rsidRPr="0062702B">
              <w:br/>
              <w:t>литера-турного произведения Устный опрос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Графическое решение </w:t>
            </w:r>
            <w:r w:rsidRPr="0062702B">
              <w:rPr>
                <w:rFonts w:ascii="Times New Roman" w:hAnsi="Times New Roman" w:cs="Times New Roman"/>
              </w:rPr>
              <w:br/>
            </w:r>
            <w:proofErr w:type="gramStart"/>
            <w:r w:rsidRPr="0062702B">
              <w:rPr>
                <w:rFonts w:ascii="Times New Roman" w:hAnsi="Times New Roman" w:cs="Times New Roman"/>
              </w:rPr>
              <w:t>выбранной</w:t>
            </w:r>
            <w:proofErr w:type="gramEnd"/>
          </w:p>
          <w:p w:rsidR="007245CD" w:rsidRPr="0062702B" w:rsidRDefault="007245CD" w:rsidP="00E907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темы.</w:t>
            </w:r>
          </w:p>
          <w:p w:rsidR="007245CD" w:rsidRPr="0062702B" w:rsidRDefault="007245CD" w:rsidP="00E90732"/>
        </w:tc>
        <w:tc>
          <w:tcPr>
            <w:tcW w:w="600" w:type="dxa"/>
            <w:gridSpan w:val="3"/>
          </w:tcPr>
          <w:p w:rsidR="007245CD" w:rsidRPr="0062702B" w:rsidRDefault="007245CD" w:rsidP="00876B18">
            <w:pPr>
              <w:jc w:val="center"/>
            </w:pPr>
            <w:r>
              <w:t>30 н</w:t>
            </w:r>
          </w:p>
        </w:tc>
        <w:tc>
          <w:tcPr>
            <w:tcW w:w="392" w:type="dxa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31</w:t>
            </w:r>
          </w:p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</w:p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</w:p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153FF8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>Зрительские умения и их значение для современного человека</w:t>
            </w:r>
            <w:r w:rsidRPr="0062702B">
              <w:rPr>
                <w:rFonts w:ascii="Times New Roman" w:hAnsi="Times New Roman" w:cs="Times New Roman"/>
              </w:rPr>
              <w:br/>
            </w:r>
          </w:p>
          <w:p w:rsidR="007245CD" w:rsidRPr="0062702B" w:rsidRDefault="007245CD" w:rsidP="00153FF8">
            <w:pPr>
              <w:spacing w:before="100" w:beforeAutospacing="1" w:after="100" w:afterAutospacing="1"/>
            </w:pPr>
          </w:p>
        </w:tc>
        <w:tc>
          <w:tcPr>
            <w:tcW w:w="1134" w:type="dxa"/>
            <w:gridSpan w:val="2"/>
          </w:tcPr>
          <w:p w:rsidR="007245CD" w:rsidRPr="0062702B" w:rsidRDefault="007245CD" w:rsidP="00153FF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поста-новка</w:t>
            </w:r>
            <w:proofErr w:type="gramEnd"/>
          </w:p>
          <w:p w:rsidR="007245CD" w:rsidRPr="0062702B" w:rsidRDefault="007245CD" w:rsidP="00153FF8">
            <w:r w:rsidRPr="0062702B">
              <w:rPr>
                <w:i/>
                <w:iCs/>
              </w:rPr>
              <w:t xml:space="preserve">и решение учебной </w:t>
            </w:r>
            <w:r w:rsidRPr="0062702B">
              <w:rPr>
                <w:i/>
                <w:iCs/>
              </w:rPr>
              <w:br/>
              <w:t>задачи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153FF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>произведения изобразительного искусства.</w:t>
            </w:r>
          </w:p>
          <w:p w:rsidR="007245CD" w:rsidRPr="0062702B" w:rsidRDefault="007245CD" w:rsidP="00153FF8">
            <w:r w:rsidRPr="0062702B">
              <w:rPr>
                <w:b/>
                <w:bCs/>
              </w:rPr>
              <w:t>Уметь:</w:t>
            </w:r>
            <w:r w:rsidRPr="0062702B">
              <w:t xml:space="preserve"> оценивать личность </w:t>
            </w:r>
            <w:r w:rsidRPr="0062702B">
              <w:br/>
              <w:t xml:space="preserve">художника, его творческую позицию, пользоваться необходимой информацией; анализировать </w:t>
            </w:r>
            <w:r w:rsidRPr="0062702B">
              <w:br/>
              <w:t>и строить логи-чески обоснованные рассуждения о разных уровнях понимания про-изведений изо-бразительного искусства, и</w:t>
            </w:r>
            <w:proofErr w:type="gramStart"/>
            <w:r w:rsidRPr="0062702B">
              <w:t>с-</w:t>
            </w:r>
            <w:proofErr w:type="gramEnd"/>
            <w:r w:rsidRPr="0062702B">
              <w:t xml:space="preserve"> пользовать ком-позицию как конструирование реальности в пространстве картины, создавать творческую композицию </w:t>
            </w:r>
            <w:r w:rsidRPr="0062702B">
              <w:br/>
              <w:t>по воображению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CF064D">
            <w:pPr>
              <w:pStyle w:val="ParagraphStyle"/>
              <w:spacing w:line="252" w:lineRule="auto"/>
              <w:ind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Понятие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художественный образ</w:t>
            </w:r>
            <w:r w:rsidRPr="0062702B">
              <w:rPr>
                <w:rFonts w:ascii="Times New Roman" w:hAnsi="Times New Roman" w:cs="Times New Roman"/>
              </w:rPr>
              <w:t xml:space="preserve">, конструирование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худо-жественной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</w:rPr>
              <w:br/>
              <w:t xml:space="preserve">реальности в беспред-метном или абстрактном искусстве </w:t>
            </w:r>
            <w:r w:rsidRPr="0062702B">
              <w:rPr>
                <w:rFonts w:ascii="Times New Roman" w:hAnsi="Times New Roman" w:cs="Times New Roman"/>
              </w:rPr>
              <w:br/>
              <w:t xml:space="preserve">начала XX в. Развитие культуры зрительского восприя-тия, умения понимать конструктивное, изобра-зительное и декоративное начало в живописи, графике и скульптуре, анализировать творчес-кую позици-ю художни-ка и мир его времени. </w:t>
            </w:r>
            <w:proofErr w:type="gramStart"/>
            <w:r w:rsidRPr="0062702B">
              <w:rPr>
                <w:rFonts w:ascii="Times New Roman" w:hAnsi="Times New Roman" w:cs="Times New Roman"/>
              </w:rPr>
              <w:t>Аб-стракция</w:t>
            </w:r>
            <w:proofErr w:type="gramEnd"/>
            <w:r w:rsidRPr="0062702B">
              <w:rPr>
                <w:rFonts w:ascii="Times New Roman" w:hAnsi="Times New Roman" w:cs="Times New Roman"/>
              </w:rPr>
              <w:t>. Беспредметное искусство.</w:t>
            </w:r>
          </w:p>
          <w:p w:rsidR="007245CD" w:rsidRPr="0062702B" w:rsidRDefault="007245CD" w:rsidP="00CF064D">
            <w:r w:rsidRPr="0062702B">
              <w:rPr>
                <w:i/>
                <w:iCs/>
              </w:rPr>
              <w:t xml:space="preserve">Мультимедийная </w:t>
            </w:r>
            <w:proofErr w:type="gramStart"/>
            <w:r w:rsidRPr="0062702B">
              <w:rPr>
                <w:i/>
                <w:iCs/>
              </w:rPr>
              <w:t>пре-зентация</w:t>
            </w:r>
            <w:proofErr w:type="gramEnd"/>
          </w:p>
        </w:tc>
        <w:tc>
          <w:tcPr>
            <w:tcW w:w="4077" w:type="dxa"/>
          </w:tcPr>
          <w:p w:rsidR="007245CD" w:rsidRPr="0062702B" w:rsidRDefault="007245CD" w:rsidP="00CF064D">
            <w:pPr>
              <w:pStyle w:val="ParagraphStyle"/>
              <w:spacing w:line="252" w:lineRule="auto"/>
              <w:ind w:left="-108" w:right="-142"/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интерес к изучению нового материала, познава-тельную активность; осознают свои интересы и цели; оценивают личность художника, его творческую позицию, личностный характер создания и вос-приятия произведений искусства; осо-знают творческий характер зрительс-кого восприятия, целостность мира и многообразие взглядов на него.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Регу-лятивные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учебную задачу; учитывают выделен-ные учителем ориентиры действия в новом учебном материале в сотрудни-честве с ним, оценивают свои дости-жения на уроке.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учатся сравнивать объекты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</w:t>
            </w:r>
            <w:proofErr w:type="gramEnd"/>
            <w:r w:rsidRPr="0062702B">
              <w:rPr>
                <w:rFonts w:ascii="Times New Roman" w:hAnsi="Times New Roman" w:cs="Times New Roman"/>
              </w:rPr>
              <w:t> </w:t>
            </w:r>
            <w:proofErr w:type="gramStart"/>
            <w:r w:rsidRPr="0062702B">
              <w:rPr>
                <w:rFonts w:ascii="Times New Roman" w:hAnsi="Times New Roman" w:cs="Times New Roman"/>
              </w:rPr>
              <w:t>заданным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критериям, решать учебные задачи, анализировать и обобщать; определять понятия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точка зрения, линейная перс-пектива, картинная плоскость, горизо-нт и его высота</w:t>
            </w:r>
            <w:r w:rsidRPr="0062702B">
              <w:rPr>
                <w:rFonts w:ascii="Times New Roman" w:hAnsi="Times New Roman" w:cs="Times New Roman"/>
              </w:rPr>
              <w:t xml:space="preserve">, осуществлять поиск ответа на поставленный вопрос с помо-щью эксперимента, самостоятельно искать способы завершения учебной задачи; уметь на практике усваивать понятие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точка схода</w:t>
            </w:r>
            <w:r w:rsidRPr="0062702B">
              <w:rPr>
                <w:rFonts w:ascii="Times New Roman" w:hAnsi="Times New Roman" w:cs="Times New Roman"/>
              </w:rPr>
              <w:t xml:space="preserve">, изображать </w:t>
            </w:r>
            <w:proofErr w:type="gramStart"/>
            <w:r w:rsidRPr="0062702B">
              <w:rPr>
                <w:rFonts w:ascii="Times New Roman" w:hAnsi="Times New Roman" w:cs="Times New Roman"/>
              </w:rPr>
              <w:t>глу-бину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в картине, применять на практике </w:t>
            </w:r>
            <w:r w:rsidRPr="0062702B">
              <w:rPr>
                <w:rFonts w:ascii="Times New Roman" w:hAnsi="Times New Roman" w:cs="Times New Roman"/>
              </w:rPr>
              <w:br/>
              <w:t xml:space="preserve">знание правил линейной и воздушной перспективы.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коммуникативных и познавательных задач (выражают и контролируют эмоции, адекватно оценивают свою работу, строят понятные для партнера по коммуникации речевые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высказыва-ния</w:t>
            </w:r>
            <w:proofErr w:type="gramEnd"/>
            <w:r w:rsidRPr="0062702B">
              <w:rPr>
                <w:rFonts w:ascii="Times New Roman" w:hAnsi="Times New Roman" w:cs="Times New Roman"/>
              </w:rPr>
              <w:t>); выдвигают контраргументы в дискуссии; делают выводы</w:t>
            </w:r>
          </w:p>
        </w:tc>
        <w:tc>
          <w:tcPr>
            <w:tcW w:w="1843" w:type="dxa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</w:pPr>
            <w:r w:rsidRPr="0062702B">
              <w:t>Эвристическая беседа</w:t>
            </w:r>
            <w:r w:rsidRPr="0062702B">
              <w:br/>
              <w:t xml:space="preserve">с опорой </w:t>
            </w:r>
            <w:r w:rsidRPr="0062702B">
              <w:br/>
              <w:t>на мультимедийную презентацию; художественный анализ произведений изобразительного искусства; изобр</w:t>
            </w:r>
            <w:proofErr w:type="gramStart"/>
            <w:r w:rsidRPr="0062702B">
              <w:t>а-</w:t>
            </w:r>
            <w:proofErr w:type="gramEnd"/>
            <w:r w:rsidRPr="0062702B">
              <w:br/>
              <w:t>жение на плоскости</w:t>
            </w:r>
            <w:r w:rsidRPr="0062702B">
              <w:br/>
              <w:t xml:space="preserve">(по пред-ставлению); обсужде- ние работ товарищей и результатов инди-видуальной работы; </w:t>
            </w:r>
            <w:r w:rsidRPr="0062702B">
              <w:br/>
              <w:t xml:space="preserve">художественный </w:t>
            </w:r>
            <w:r w:rsidRPr="0062702B">
              <w:br/>
              <w:t>анализ произведений; просмотр мультимедийной презентации</w:t>
            </w:r>
          </w:p>
        </w:tc>
        <w:tc>
          <w:tcPr>
            <w:tcW w:w="1559" w:type="dxa"/>
            <w:gridSpan w:val="2"/>
            <w:vAlign w:val="center"/>
          </w:tcPr>
          <w:p w:rsidR="007245CD" w:rsidRPr="0062702B" w:rsidRDefault="007245CD" w:rsidP="00D533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7245CD" w:rsidRPr="0062702B" w:rsidRDefault="007245CD" w:rsidP="00D533CD">
            <w:pPr>
              <w:spacing w:before="100" w:beforeAutospacing="1" w:after="100" w:afterAutospacing="1"/>
            </w:pPr>
            <w:r w:rsidRPr="0062702B">
              <w:t>ответы на вопросы, умение выполнять анализ произведений изобразительного искусства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D533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Рассуждения </w:t>
            </w:r>
          </w:p>
          <w:p w:rsidR="007245CD" w:rsidRPr="0062702B" w:rsidRDefault="007245CD" w:rsidP="00D533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пред-ставленной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картине. Твор-</w:t>
            </w:r>
          </w:p>
          <w:p w:rsidR="007245CD" w:rsidRPr="0062702B" w:rsidRDefault="007245CD" w:rsidP="00D533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ческая композиция, созданная по воображению</w:t>
            </w:r>
          </w:p>
          <w:p w:rsidR="007245CD" w:rsidRPr="0062702B" w:rsidRDefault="007245CD" w:rsidP="00D533CD">
            <w:r w:rsidRPr="0062702B">
              <w:t>(эскиз)</w:t>
            </w:r>
          </w:p>
        </w:tc>
        <w:tc>
          <w:tcPr>
            <w:tcW w:w="600" w:type="dxa"/>
            <w:gridSpan w:val="3"/>
          </w:tcPr>
          <w:p w:rsidR="007245CD" w:rsidRPr="0062702B" w:rsidRDefault="007245CD" w:rsidP="00876B18">
            <w:pPr>
              <w:jc w:val="center"/>
            </w:pPr>
            <w:r>
              <w:t>31 н</w:t>
            </w:r>
          </w:p>
        </w:tc>
        <w:tc>
          <w:tcPr>
            <w:tcW w:w="392" w:type="dxa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32</w:t>
            </w: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3A5CF7">
            <w:pPr>
              <w:spacing w:before="100" w:beforeAutospacing="1" w:after="100" w:afterAutospacing="1"/>
            </w:pPr>
            <w:r w:rsidRPr="0062702B">
              <w:rPr>
                <w:b/>
              </w:rPr>
              <w:t xml:space="preserve">Итоговая </w:t>
            </w:r>
            <w:r w:rsidR="003A5CF7">
              <w:rPr>
                <w:b/>
              </w:rPr>
              <w:t>проектная</w:t>
            </w:r>
            <w:r w:rsidRPr="0062702B">
              <w:rPr>
                <w:b/>
              </w:rPr>
              <w:t xml:space="preserve"> работа №4 «</w:t>
            </w:r>
            <w:r w:rsidRPr="0062702B">
              <w:t>Зрительские умения и их значение для современного человека»</w:t>
            </w:r>
            <w:r w:rsidRPr="0062702B">
              <w:br/>
            </w:r>
          </w:p>
        </w:tc>
        <w:tc>
          <w:tcPr>
            <w:tcW w:w="1134" w:type="dxa"/>
            <w:gridSpan w:val="2"/>
          </w:tcPr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(поста-новка</w:t>
            </w:r>
            <w:proofErr w:type="gramEnd"/>
          </w:p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62702B">
              <w:rPr>
                <w:rFonts w:ascii="Times New Roman" w:hAnsi="Times New Roman" w:cs="Times New Roman"/>
                <w:i/>
                <w:iCs/>
              </w:rPr>
              <w:t>и решение</w:t>
            </w:r>
          </w:p>
          <w:p w:rsidR="007245CD" w:rsidRPr="0062702B" w:rsidRDefault="007245CD" w:rsidP="007F4D87">
            <w:r w:rsidRPr="0062702B">
              <w:rPr>
                <w:i/>
                <w:iCs/>
              </w:rPr>
              <w:t xml:space="preserve">учебной </w:t>
            </w:r>
            <w:r w:rsidRPr="0062702B">
              <w:rPr>
                <w:i/>
                <w:iCs/>
              </w:rPr>
              <w:br/>
              <w:t>задачи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>произведения изобразительного искусства.</w:t>
            </w:r>
          </w:p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62702B">
              <w:rPr>
                <w:rFonts w:ascii="Times New Roman" w:hAnsi="Times New Roman" w:cs="Times New Roman"/>
              </w:rPr>
              <w:t xml:space="preserve"> оценивать личность </w:t>
            </w:r>
            <w:r w:rsidRPr="0062702B">
              <w:rPr>
                <w:rFonts w:ascii="Times New Roman" w:hAnsi="Times New Roman" w:cs="Times New Roman"/>
              </w:rPr>
              <w:br/>
              <w:t xml:space="preserve">художника, его творческую позицию,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пользовать-ся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необходимой информацией; анализировать</w:t>
            </w:r>
          </w:p>
          <w:p w:rsidR="007245CD" w:rsidRPr="0062702B" w:rsidRDefault="007245CD" w:rsidP="007F4D87">
            <w:r w:rsidRPr="0062702B">
              <w:t xml:space="preserve">и строить </w:t>
            </w:r>
            <w:proofErr w:type="gramStart"/>
            <w:r w:rsidRPr="0062702B">
              <w:t>логи-чески</w:t>
            </w:r>
            <w:proofErr w:type="gramEnd"/>
            <w:r w:rsidRPr="0062702B">
              <w:t xml:space="preserve"> обоснованные рассуждения о разных уровнях понимания про-изведений изо-бразительного искусства, использовать композицию как констру-ирование реальности в пространстве картины, создавать творческую композицию по воображению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480C33">
            <w:pPr>
              <w:pStyle w:val="ParagraphStyle"/>
              <w:spacing w:line="252" w:lineRule="auto"/>
              <w:ind w:left="-108" w:right="-108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Понятие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худо-жественный образ</w:t>
            </w:r>
            <w:r w:rsidRPr="0062702B">
              <w:rPr>
                <w:rFonts w:ascii="Times New Roman" w:hAnsi="Times New Roman" w:cs="Times New Roman"/>
              </w:rPr>
              <w:t xml:space="preserve">, конст-руирование художественной реальности </w:t>
            </w:r>
            <w:r w:rsidRPr="0062702B">
              <w:rPr>
                <w:rFonts w:ascii="Times New Roman" w:hAnsi="Times New Roman" w:cs="Times New Roman"/>
              </w:rPr>
              <w:br/>
              <w:t xml:space="preserve">в беспредмет-ном или абс-трактном искусстве начала XX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. </w:t>
            </w:r>
          </w:p>
          <w:p w:rsidR="007245CD" w:rsidRPr="0062702B" w:rsidRDefault="007245CD" w:rsidP="00480C33">
            <w:pPr>
              <w:pStyle w:val="ParagraphStyle"/>
              <w:spacing w:line="252" w:lineRule="auto"/>
              <w:ind w:left="-108" w:right="-142"/>
            </w:pPr>
            <w:r w:rsidRPr="0062702B">
              <w:rPr>
                <w:rFonts w:ascii="Times New Roman" w:hAnsi="Times New Roman" w:cs="Times New Roman"/>
              </w:rPr>
              <w:t xml:space="preserve">Развитие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куль-туры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зритель-ского воспри-ятия, умения </w:t>
            </w:r>
            <w:r w:rsidRPr="0062702B">
              <w:rPr>
                <w:rFonts w:ascii="Times New Roman" w:hAnsi="Times New Roman" w:cs="Times New Roman"/>
              </w:rPr>
              <w:br/>
              <w:t>понимать кон-структивное, изобразительное и декорати-вное начало в живописи, гра-фике и скуль-птуре, анали-зировать тво-рческую пози-цию художни-ка и мир его времени. Абстракция. Беспредметное искусство</w:t>
            </w:r>
            <w:proofErr w:type="gramStart"/>
            <w:r w:rsidRPr="0062702B">
              <w:rPr>
                <w:rFonts w:ascii="Times New Roman" w:hAnsi="Times New Roman" w:cs="Times New Roman"/>
              </w:rPr>
              <w:t>.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М</w:t>
            </w:r>
            <w:proofErr w:type="gramEnd"/>
            <w:r w:rsidRPr="0062702B">
              <w:rPr>
                <w:rFonts w:ascii="Times New Roman" w:hAnsi="Times New Roman" w:cs="Times New Roman"/>
                <w:i/>
                <w:iCs/>
              </w:rPr>
              <w:t>у-льтимедийная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CF064D">
            <w:pPr>
              <w:pStyle w:val="ParagraphStyle"/>
              <w:ind w:right="-142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интерес к изучению нового материала,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познава-тельную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активность; осознают свои интересы и цели; оценивают личность художника, его творческую позицию, личностный характер создания и вос-приятия произведений искусства; осо-знают творческий характер зритель-ского восприятия,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многообразие взг-лядов на него.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прини-мают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сохраняют учебную задачу; учитывают выделенные учителем ориентиры действия в новом учебном материале в сотрудничестве с ним, оценивают свои достижения на уроке.</w:t>
            </w:r>
          </w:p>
          <w:p w:rsidR="007245CD" w:rsidRPr="0062702B" w:rsidRDefault="007245CD" w:rsidP="00480C33">
            <w:pPr>
              <w:pStyle w:val="ParagraphStyle"/>
              <w:spacing w:line="252" w:lineRule="auto"/>
            </w:pP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научатся сравни-вать объекты по заданным критерии-ям, решать учебные задачи, анализи-ровать и обобщать; определять поня-тия </w:t>
            </w:r>
            <w:r w:rsidRPr="0062702B">
              <w:rPr>
                <w:rFonts w:ascii="Times New Roman" w:hAnsi="Times New Roman" w:cs="Times New Roman"/>
                <w:i/>
                <w:iCs/>
              </w:rPr>
              <w:t>точка зрения, линейная перспек-тива, картинная плоскость, горизо-нт и его высота</w:t>
            </w:r>
            <w:r w:rsidRPr="0062702B">
              <w:rPr>
                <w:rFonts w:ascii="Times New Roman" w:hAnsi="Times New Roman" w:cs="Times New Roman"/>
              </w:rPr>
              <w:t>, осуществлять по-иск ответа на поставленный вопрос с помощью эксперимента, самостоя-тельно искать способы завершения учебной задачи.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решения коммуникативных и познавательных задач (выражают и контролируют эмоции, адекватно оценивают свою работу, строят понятные для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парт-нера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по коммуникации речевые выс-казывания); выдвигают контраргу-менты в дискуссии; делают выводы</w:t>
            </w:r>
          </w:p>
        </w:tc>
        <w:tc>
          <w:tcPr>
            <w:tcW w:w="1843" w:type="dxa"/>
            <w:vAlign w:val="center"/>
          </w:tcPr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Эвристическая беседа </w:t>
            </w:r>
          </w:p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с опорой</w:t>
            </w:r>
          </w:p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на мультимедийную презентацию; художественный анализ произведений изобразительного искусства; изобр</w:t>
            </w:r>
            <w:proofErr w:type="gramStart"/>
            <w:r w:rsidRPr="0062702B">
              <w:rPr>
                <w:rFonts w:ascii="Times New Roman" w:hAnsi="Times New Roman" w:cs="Times New Roman"/>
              </w:rPr>
              <w:t>а-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 xml:space="preserve">жение на плоскости </w:t>
            </w:r>
            <w:r w:rsidRPr="0062702B">
              <w:rPr>
                <w:rFonts w:ascii="Times New Roman" w:hAnsi="Times New Roman" w:cs="Times New Roman"/>
              </w:rPr>
              <w:br/>
              <w:t>(по пред-ставлению); обсуждение</w:t>
            </w:r>
          </w:p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работ товарищей и результатов </w:t>
            </w:r>
          </w:p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индивидуальной</w:t>
            </w:r>
          </w:p>
          <w:p w:rsidR="007245CD" w:rsidRPr="0062702B" w:rsidRDefault="007245CD" w:rsidP="007F4D87">
            <w:pPr>
              <w:spacing w:before="100" w:beforeAutospacing="1" w:after="100" w:afterAutospacing="1"/>
            </w:pPr>
            <w:r w:rsidRPr="0062702B">
              <w:t>работы; просмотр мультимедийной презентации-</w:t>
            </w:r>
          </w:p>
        </w:tc>
        <w:tc>
          <w:tcPr>
            <w:tcW w:w="1559" w:type="dxa"/>
            <w:gridSpan w:val="2"/>
            <w:vAlign w:val="center"/>
          </w:tcPr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</w:t>
            </w:r>
          </w:p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на вопро-</w:t>
            </w:r>
          </w:p>
          <w:p w:rsidR="007245CD" w:rsidRPr="0062702B" w:rsidRDefault="007245CD" w:rsidP="007F4D87">
            <w:pPr>
              <w:spacing w:before="100" w:beforeAutospacing="1" w:after="100" w:afterAutospacing="1"/>
            </w:pPr>
            <w:r w:rsidRPr="0062702B">
              <w:t>сы, умение выполнять анализ произведений изобразительного искусства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Твор-ческая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композиция,</w:t>
            </w:r>
          </w:p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62702B">
              <w:rPr>
                <w:rFonts w:ascii="Times New Roman" w:hAnsi="Times New Roman" w:cs="Times New Roman"/>
              </w:rPr>
              <w:t>созданная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по воображению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завер-</w:t>
            </w:r>
          </w:p>
          <w:p w:rsidR="007245CD" w:rsidRPr="0062702B" w:rsidRDefault="007245CD" w:rsidP="007F4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шение</w:t>
            </w:r>
          </w:p>
          <w:p w:rsidR="007245CD" w:rsidRPr="0062702B" w:rsidRDefault="007245CD" w:rsidP="007F4D87">
            <w:pPr>
              <w:spacing w:before="100" w:beforeAutospacing="1" w:after="100" w:afterAutospacing="1"/>
            </w:pPr>
            <w:r w:rsidRPr="0062702B">
              <w:t>работы в цвете</w:t>
            </w:r>
          </w:p>
        </w:tc>
        <w:tc>
          <w:tcPr>
            <w:tcW w:w="600" w:type="dxa"/>
            <w:gridSpan w:val="3"/>
          </w:tcPr>
          <w:p w:rsidR="007245CD" w:rsidRPr="0062702B" w:rsidRDefault="007245CD" w:rsidP="00876B18">
            <w:pPr>
              <w:jc w:val="center"/>
            </w:pPr>
            <w:r>
              <w:t>32 н</w:t>
            </w:r>
          </w:p>
        </w:tc>
        <w:tc>
          <w:tcPr>
            <w:tcW w:w="392" w:type="dxa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</w:pPr>
          </w:p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>33</w:t>
            </w: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270B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История искусства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и история человечества. Стиль и направление </w:t>
            </w:r>
            <w:r w:rsidRPr="0062702B">
              <w:rPr>
                <w:rFonts w:ascii="Times New Roman" w:hAnsi="Times New Roman" w:cs="Times New Roman"/>
              </w:rPr>
              <w:br/>
              <w:t>в изобра</w:t>
            </w:r>
          </w:p>
          <w:p w:rsidR="007245CD" w:rsidRPr="0062702B" w:rsidRDefault="007245CD" w:rsidP="00270BFB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</w:rPr>
              <w:t xml:space="preserve">зительном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искусстве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</w:t>
            </w:r>
          </w:p>
          <w:p w:rsidR="007245CD" w:rsidRPr="0062702B" w:rsidRDefault="007245CD" w:rsidP="00270BFB">
            <w:pPr>
              <w:spacing w:before="100" w:beforeAutospacing="1" w:after="100" w:afterAutospacing="1"/>
            </w:pPr>
          </w:p>
        </w:tc>
        <w:tc>
          <w:tcPr>
            <w:tcW w:w="1134" w:type="dxa"/>
            <w:gridSpan w:val="2"/>
          </w:tcPr>
          <w:p w:rsidR="007245CD" w:rsidRPr="0062702B" w:rsidRDefault="007245CD" w:rsidP="00270BF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62702B">
              <w:rPr>
                <w:rFonts w:ascii="Times New Roman" w:hAnsi="Times New Roman" w:cs="Times New Roman"/>
                <w:i/>
                <w:iCs/>
              </w:rPr>
              <w:t xml:space="preserve">поста-новка </w:t>
            </w:r>
            <w:r w:rsidRPr="0062702B">
              <w:rPr>
                <w:rFonts w:ascii="Times New Roman" w:hAnsi="Times New Roman" w:cs="Times New Roman"/>
                <w:i/>
                <w:iCs/>
              </w:rPr>
              <w:br/>
              <w:t xml:space="preserve">и решение </w:t>
            </w:r>
            <w:proofErr w:type="gramStart"/>
            <w:r w:rsidRPr="0062702B">
              <w:rPr>
                <w:rFonts w:ascii="Times New Roman" w:hAnsi="Times New Roman" w:cs="Times New Roman"/>
                <w:i/>
                <w:iCs/>
              </w:rPr>
              <w:t>учебной</w:t>
            </w:r>
            <w:proofErr w:type="gramEnd"/>
          </w:p>
          <w:p w:rsidR="007245CD" w:rsidRPr="0062702B" w:rsidRDefault="007245CD" w:rsidP="00270BFB">
            <w:r w:rsidRPr="0062702B">
              <w:rPr>
                <w:i/>
                <w:iCs/>
              </w:rPr>
              <w:t>задачи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270B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произве-дения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изобрази-тельного искусства, выполненные в различных </w:t>
            </w:r>
            <w:r w:rsidRPr="0062702B">
              <w:rPr>
                <w:rFonts w:ascii="Times New Roman" w:hAnsi="Times New Roman" w:cs="Times New Roman"/>
              </w:rPr>
              <w:br/>
              <w:t>стилях.</w:t>
            </w:r>
          </w:p>
          <w:p w:rsidR="007245CD" w:rsidRPr="0062702B" w:rsidRDefault="007245CD" w:rsidP="00270B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62702B">
              <w:rPr>
                <w:rFonts w:ascii="Times New Roman" w:hAnsi="Times New Roman" w:cs="Times New Roman"/>
              </w:rPr>
              <w:t>дискути-</w:t>
            </w:r>
          </w:p>
          <w:p w:rsidR="007245CD" w:rsidRPr="0062702B" w:rsidRDefault="007245CD" w:rsidP="00270B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ровать по поводу произведений</w:t>
            </w:r>
          </w:p>
          <w:p w:rsidR="007245CD" w:rsidRPr="0062702B" w:rsidRDefault="007245CD" w:rsidP="00270BFB">
            <w:r w:rsidRPr="0062702B">
              <w:t>изобразител</w:t>
            </w:r>
            <w:proofErr w:type="gramStart"/>
            <w:r w:rsidRPr="0062702B">
              <w:t>ь-</w:t>
            </w:r>
            <w:proofErr w:type="gramEnd"/>
            <w:r w:rsidRPr="0062702B">
              <w:br/>
              <w:t xml:space="preserve">ного искусства </w:t>
            </w:r>
            <w:r w:rsidRPr="0062702B">
              <w:br/>
              <w:t xml:space="preserve">с точки зрения принадлежности их к определен-ному стилю, </w:t>
            </w:r>
            <w:r w:rsidRPr="0062702B">
              <w:br/>
              <w:t xml:space="preserve">направлению </w:t>
            </w:r>
            <w:r w:rsidRPr="0062702B">
              <w:br/>
              <w:t>в искусстве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270B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Историко-художественный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процесс в искусстве. </w:t>
            </w:r>
            <w:r w:rsidRPr="0062702B">
              <w:rPr>
                <w:rFonts w:ascii="Times New Roman" w:hAnsi="Times New Roman" w:cs="Times New Roman"/>
              </w:rPr>
              <w:br/>
              <w:t xml:space="preserve">Стили как художественное выражение </w:t>
            </w:r>
            <w:proofErr w:type="gramStart"/>
            <w:r w:rsidRPr="0062702B">
              <w:rPr>
                <w:rFonts w:ascii="Times New Roman" w:hAnsi="Times New Roman" w:cs="Times New Roman"/>
              </w:rPr>
              <w:t>вос-приятия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мира. Эпоха. Стиль.</w:t>
            </w:r>
          </w:p>
          <w:p w:rsidR="007245CD" w:rsidRPr="0062702B" w:rsidRDefault="007245CD" w:rsidP="00270B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Готика. Барокко. Классицизм.</w:t>
            </w:r>
            <w:r w:rsidRPr="0062702B">
              <w:rPr>
                <w:rFonts w:ascii="Times New Roman" w:hAnsi="Times New Roman" w:cs="Times New Roman"/>
              </w:rPr>
              <w:br/>
              <w:t xml:space="preserve">Романтизм. </w:t>
            </w:r>
            <w:r w:rsidRPr="0062702B">
              <w:rPr>
                <w:rFonts w:ascii="Times New Roman" w:hAnsi="Times New Roman" w:cs="Times New Roman"/>
              </w:rPr>
              <w:br/>
              <w:t xml:space="preserve">Реализм. </w:t>
            </w:r>
            <w:r w:rsidRPr="0062702B">
              <w:rPr>
                <w:rFonts w:ascii="Times New Roman" w:hAnsi="Times New Roman" w:cs="Times New Roman"/>
              </w:rPr>
              <w:br/>
              <w:t>Модерн.</w:t>
            </w:r>
          </w:p>
          <w:p w:rsidR="007245CD" w:rsidRPr="0062702B" w:rsidRDefault="007245CD" w:rsidP="00270BFB">
            <w:r w:rsidRPr="0062702B">
              <w:rPr>
                <w:i/>
                <w:iCs/>
              </w:rPr>
              <w:t>Мультимедийная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480C33">
            <w:pPr>
              <w:pStyle w:val="ParagraphStyle"/>
              <w:spacing w:line="252" w:lineRule="auto"/>
              <w:ind w:left="-108" w:right="-142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интерес к изучению нового материала,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опреде-ляют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свое настроение; проявляют по-знавательную активность; осознают свои эмоции, интересы и цели, миро-воззренческие позиции; учатся крити-чески осмысливать результаты своей деятельности.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при-нимают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и сохраняют учебную задачу; учитывают выделенные учителем ориентиры действия в новом учебном материал.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702B">
              <w:rPr>
                <w:rFonts w:ascii="Times New Roman" w:hAnsi="Times New Roman" w:cs="Times New Roman"/>
              </w:rPr>
              <w:t>осуществ-ляют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поиск особенностей стиля; зна-комятся с творчеством художников, работавших в разные исторические периоды и в разных художественных стилях; учатся применять в творческой работе различные средства выражения, характер освещения, цветовые отно-шения, правила перспективы, анна-лизировать, выделять главное и обоб-щать изобразительные средства, испо-льзованные в произведении изобра-зительного искусства. </w:t>
            </w:r>
            <w:proofErr w:type="gramStart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Коммуникатив-ные</w:t>
            </w:r>
            <w:proofErr w:type="gramEnd"/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62702B">
              <w:rPr>
                <w:rFonts w:ascii="Times New Roman" w:hAnsi="Times New Roman" w:cs="Times New Roman"/>
              </w:rPr>
              <w:t xml:space="preserve"> проявляют активность для реше-ния коммуникативных и познаватель-ных задач (выражают и контролируют эмоции, адекватно оценивают свою работу, строят понятные для партнера по коммуникации речевые высказыва-ния); выдвигают контраргументы в дискуссии; делают выводы</w:t>
            </w:r>
          </w:p>
        </w:tc>
        <w:tc>
          <w:tcPr>
            <w:tcW w:w="1843" w:type="dxa"/>
          </w:tcPr>
          <w:p w:rsidR="007245CD" w:rsidRPr="0062702B" w:rsidRDefault="007245CD" w:rsidP="00270B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Эвристическая беседа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 xml:space="preserve">по изучению </w:t>
            </w:r>
            <w:proofErr w:type="gramStart"/>
            <w:r w:rsidRPr="0062702B">
              <w:rPr>
                <w:rFonts w:ascii="Times New Roman" w:hAnsi="Times New Roman" w:cs="Times New Roman"/>
              </w:rPr>
              <w:t>художествен</w:t>
            </w:r>
            <w:proofErr w:type="gramEnd"/>
            <w:r w:rsidRPr="0062702B">
              <w:rPr>
                <w:rFonts w:ascii="Times New Roman" w:hAnsi="Times New Roman" w:cs="Times New Roman"/>
              </w:rPr>
              <w:t>-</w:t>
            </w:r>
          </w:p>
          <w:p w:rsidR="007245CD" w:rsidRPr="0062702B" w:rsidRDefault="007245CD" w:rsidP="00270B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ного наследия с опорой на мультимедийную презентацию;</w:t>
            </w:r>
          </w:p>
          <w:p w:rsidR="007245CD" w:rsidRPr="0062702B" w:rsidRDefault="007245CD" w:rsidP="00270BFB">
            <w:r w:rsidRPr="0062702B">
              <w:t xml:space="preserve">художественный </w:t>
            </w:r>
            <w:r w:rsidRPr="0062702B">
              <w:br/>
              <w:t>анализ произведений изобразительного искусства; просмотр мультимедийной презентации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270B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</w:t>
            </w:r>
            <w:r w:rsidRPr="0062702B">
              <w:t xml:space="preserve"> </w:t>
            </w:r>
            <w:r w:rsidRPr="0062702B">
              <w:rPr>
                <w:rFonts w:ascii="Times New Roman" w:hAnsi="Times New Roman" w:cs="Times New Roman"/>
              </w:rPr>
              <w:t>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7245CD" w:rsidRPr="0062702B" w:rsidRDefault="007245CD" w:rsidP="00270B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</w:p>
          <w:p w:rsidR="007245CD" w:rsidRPr="0062702B" w:rsidRDefault="007245CD" w:rsidP="00270BFB">
            <w:pPr>
              <w:jc w:val="center"/>
            </w:pPr>
            <w:r w:rsidRPr="0062702B">
              <w:t>на вопросы, умение выполнять анализ произведений изобразительного искусства Устный опрос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A7FC8"/>
        </w:tc>
        <w:tc>
          <w:tcPr>
            <w:tcW w:w="600" w:type="dxa"/>
            <w:gridSpan w:val="3"/>
          </w:tcPr>
          <w:p w:rsidR="007245CD" w:rsidRPr="0062702B" w:rsidRDefault="007245CD" w:rsidP="00876B18">
            <w:pPr>
              <w:jc w:val="center"/>
            </w:pPr>
            <w:r>
              <w:t>33 н</w:t>
            </w:r>
          </w:p>
        </w:tc>
        <w:tc>
          <w:tcPr>
            <w:tcW w:w="392" w:type="dxa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</w:pPr>
            <w:r w:rsidRPr="0062702B">
              <w:rPr>
                <w:b/>
              </w:rPr>
              <w:t>34</w:t>
            </w: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613C3D">
            <w:pPr>
              <w:spacing w:before="100" w:beforeAutospacing="1" w:after="100" w:afterAutospacing="1"/>
              <w:rPr>
                <w:b/>
              </w:rPr>
            </w:pPr>
            <w:r w:rsidRPr="0062702B">
              <w:t>Крупнейшие музеи изобраз</w:t>
            </w:r>
            <w:proofErr w:type="gramStart"/>
            <w:r w:rsidRPr="0062702B">
              <w:t>и-</w:t>
            </w:r>
            <w:proofErr w:type="gramEnd"/>
            <w:r w:rsidRPr="0062702B">
              <w:br/>
              <w:t>тельного искусства и их роль в культуре</w:t>
            </w:r>
          </w:p>
        </w:tc>
        <w:tc>
          <w:tcPr>
            <w:tcW w:w="1134" w:type="dxa"/>
            <w:gridSpan w:val="2"/>
          </w:tcPr>
          <w:p w:rsidR="007245CD" w:rsidRPr="0062702B" w:rsidRDefault="007245CD" w:rsidP="00EA7FC8">
            <w:r w:rsidRPr="0062702B">
              <w:rPr>
                <w:i/>
                <w:iCs/>
              </w:rPr>
              <w:t>(обо</w:t>
            </w:r>
            <w:proofErr w:type="gramStart"/>
            <w:r w:rsidRPr="0062702B">
              <w:rPr>
                <w:i/>
                <w:iCs/>
              </w:rPr>
              <w:t>б-</w:t>
            </w:r>
            <w:proofErr w:type="gramEnd"/>
            <w:r w:rsidRPr="0062702B">
              <w:rPr>
                <w:i/>
                <w:iCs/>
              </w:rPr>
              <w:br/>
              <w:t>щение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F162F9">
            <w:pPr>
              <w:pStyle w:val="ParagraphStyle"/>
              <w:spacing w:line="252" w:lineRule="auto"/>
            </w:pPr>
            <w:r w:rsidRPr="0062702B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62702B">
              <w:rPr>
                <w:rFonts w:ascii="Times New Roman" w:hAnsi="Times New Roman" w:cs="Times New Roman"/>
              </w:rPr>
              <w:t>культу-ростроительную роль музеев, ку-льтурные цен-ности музейных коллекций круп-нейших музеев мира; крупней-шие музеи изоб-разительного ис-кусства и произ-ведения изобра-зительного ис-кус-ства</w:t>
            </w:r>
            <w:proofErr w:type="gramStart"/>
            <w:r w:rsidRPr="0062702B">
              <w:rPr>
                <w:rFonts w:ascii="Times New Roman" w:hAnsi="Times New Roman" w:cs="Times New Roman"/>
              </w:rPr>
              <w:t>.</w:t>
            </w:r>
            <w:r w:rsidRPr="00F162F9">
              <w:rPr>
                <w:rFonts w:ascii="Times New Roman" w:hAnsi="Times New Roman" w:cs="Times New Roman"/>
                <w:b/>
                <w:bCs/>
              </w:rPr>
              <w:t>У</w:t>
            </w:r>
            <w:proofErr w:type="gramEnd"/>
            <w:r w:rsidRPr="00F162F9">
              <w:rPr>
                <w:rFonts w:ascii="Times New Roman" w:hAnsi="Times New Roman" w:cs="Times New Roman"/>
                <w:b/>
                <w:bCs/>
              </w:rPr>
              <w:t xml:space="preserve">меть: </w:t>
            </w:r>
            <w:r w:rsidRPr="00F162F9">
              <w:rPr>
                <w:rFonts w:ascii="Times New Roman" w:hAnsi="Times New Roman" w:cs="Times New Roman"/>
              </w:rPr>
              <w:t>характеризовать роль музеев в сохранении ку</w:t>
            </w:r>
            <w:r w:rsidR="00F162F9">
              <w:rPr>
                <w:rFonts w:ascii="Times New Roman" w:hAnsi="Times New Roman" w:cs="Times New Roman"/>
              </w:rPr>
              <w:t>-</w:t>
            </w:r>
            <w:r w:rsidRPr="00F162F9">
              <w:rPr>
                <w:rFonts w:ascii="Times New Roman" w:hAnsi="Times New Roman" w:cs="Times New Roman"/>
              </w:rPr>
              <w:t>л</w:t>
            </w:r>
            <w:r w:rsidR="00F162F9">
              <w:rPr>
                <w:rFonts w:ascii="Times New Roman" w:hAnsi="Times New Roman" w:cs="Times New Roman"/>
              </w:rPr>
              <w:t>ь</w:t>
            </w:r>
            <w:r w:rsidRPr="00F162F9">
              <w:rPr>
                <w:rFonts w:ascii="Times New Roman" w:hAnsi="Times New Roman" w:cs="Times New Roman"/>
              </w:rPr>
              <w:t>турного нас</w:t>
            </w:r>
            <w:r w:rsidR="00F162F9">
              <w:rPr>
                <w:rFonts w:ascii="Times New Roman" w:hAnsi="Times New Roman" w:cs="Times New Roman"/>
              </w:rPr>
              <w:t>-</w:t>
            </w:r>
            <w:r w:rsidRPr="00F162F9">
              <w:rPr>
                <w:rFonts w:ascii="Times New Roman" w:hAnsi="Times New Roman" w:cs="Times New Roman"/>
              </w:rPr>
              <w:t>ледия; ыполнять художественный анализ произве</w:t>
            </w:r>
            <w:r w:rsidR="00F162F9">
              <w:rPr>
                <w:rFonts w:ascii="Times New Roman" w:hAnsi="Times New Roman" w:cs="Times New Roman"/>
              </w:rPr>
              <w:t>-</w:t>
            </w:r>
            <w:r w:rsidRPr="00F162F9">
              <w:rPr>
                <w:rFonts w:ascii="Times New Roman" w:hAnsi="Times New Roman" w:cs="Times New Roman"/>
              </w:rPr>
              <w:t>дений изобрази</w:t>
            </w:r>
            <w:r w:rsidR="00F162F9">
              <w:rPr>
                <w:rFonts w:ascii="Times New Roman" w:hAnsi="Times New Roman" w:cs="Times New Roman"/>
              </w:rPr>
              <w:t>-</w:t>
            </w:r>
            <w:r w:rsidRPr="00F162F9">
              <w:rPr>
                <w:rFonts w:ascii="Times New Roman" w:hAnsi="Times New Roman" w:cs="Times New Roman"/>
              </w:rPr>
              <w:t>тельного</w:t>
            </w:r>
            <w:r w:rsidRPr="00F162F9">
              <w:rPr>
                <w:rFonts w:ascii="Times New Roman" w:hAnsi="Times New Roman" w:cs="Times New Roman"/>
              </w:rPr>
              <w:br/>
              <w:t>искусства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E255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художест</w:t>
            </w:r>
            <w:r w:rsidR="001A29F6">
              <w:rPr>
                <w:rFonts w:ascii="Times New Roman" w:hAnsi="Times New Roman" w:cs="Times New Roman"/>
              </w:rPr>
              <w:t>-</w:t>
            </w:r>
            <w:r w:rsidRPr="0062702B">
              <w:rPr>
                <w:rFonts w:ascii="Times New Roman" w:hAnsi="Times New Roman" w:cs="Times New Roman"/>
              </w:rPr>
              <w:t>венных</w:t>
            </w:r>
            <w:proofErr w:type="gramEnd"/>
          </w:p>
          <w:p w:rsidR="001A29F6" w:rsidRDefault="007245CD" w:rsidP="00E255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 xml:space="preserve">коллекций крупнейших музеев мира. Роль и </w:t>
            </w:r>
            <w:proofErr w:type="gramStart"/>
            <w:r w:rsidRPr="0062702B">
              <w:rPr>
                <w:rFonts w:ascii="Times New Roman" w:hAnsi="Times New Roman" w:cs="Times New Roman"/>
              </w:rPr>
              <w:t>зна</w:t>
            </w:r>
            <w:r w:rsidR="001A29F6">
              <w:rPr>
                <w:rFonts w:ascii="Times New Roman" w:hAnsi="Times New Roman" w:cs="Times New Roman"/>
              </w:rPr>
              <w:t>-</w:t>
            </w:r>
            <w:r w:rsidRPr="0062702B">
              <w:rPr>
                <w:rFonts w:ascii="Times New Roman" w:hAnsi="Times New Roman" w:cs="Times New Roman"/>
              </w:rPr>
              <w:t>чение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худо</w:t>
            </w:r>
            <w:r w:rsidR="001A29F6">
              <w:rPr>
                <w:rFonts w:ascii="Times New Roman" w:hAnsi="Times New Roman" w:cs="Times New Roman"/>
              </w:rPr>
              <w:t>-</w:t>
            </w:r>
            <w:r w:rsidRPr="0062702B">
              <w:rPr>
                <w:rFonts w:ascii="Times New Roman" w:hAnsi="Times New Roman" w:cs="Times New Roman"/>
              </w:rPr>
              <w:t xml:space="preserve">жественного музея, </w:t>
            </w:r>
            <w:r w:rsidR="001A29F6">
              <w:rPr>
                <w:rFonts w:ascii="Times New Roman" w:hAnsi="Times New Roman" w:cs="Times New Roman"/>
              </w:rPr>
              <w:t>влия-</w:t>
            </w:r>
            <w:r w:rsidRPr="0062702B">
              <w:rPr>
                <w:rFonts w:ascii="Times New Roman" w:hAnsi="Times New Roman" w:cs="Times New Roman"/>
              </w:rPr>
              <w:t>ние и особе</w:t>
            </w:r>
            <w:r w:rsidR="001A29F6">
              <w:rPr>
                <w:rFonts w:ascii="Times New Roman" w:hAnsi="Times New Roman" w:cs="Times New Roman"/>
              </w:rPr>
              <w:t>-</w:t>
            </w:r>
            <w:r w:rsidRPr="0062702B">
              <w:rPr>
                <w:rFonts w:ascii="Times New Roman" w:hAnsi="Times New Roman" w:cs="Times New Roman"/>
              </w:rPr>
              <w:t xml:space="preserve">нность его </w:t>
            </w:r>
            <w:r w:rsidRPr="0062702B">
              <w:rPr>
                <w:rFonts w:ascii="Times New Roman" w:hAnsi="Times New Roman" w:cs="Times New Roman"/>
              </w:rPr>
              <w:br/>
              <w:t>коллекции на развитие художественной культу</w:t>
            </w:r>
            <w:r w:rsidR="001A29F6">
              <w:rPr>
                <w:rFonts w:ascii="Times New Roman" w:hAnsi="Times New Roman" w:cs="Times New Roman"/>
              </w:rPr>
              <w:t>-</w:t>
            </w:r>
            <w:r w:rsidRPr="0062702B">
              <w:rPr>
                <w:rFonts w:ascii="Times New Roman" w:hAnsi="Times New Roman" w:cs="Times New Roman"/>
              </w:rPr>
              <w:t xml:space="preserve">ры и </w:t>
            </w:r>
            <w:r w:rsidR="001A29F6">
              <w:rPr>
                <w:rFonts w:ascii="Times New Roman" w:hAnsi="Times New Roman" w:cs="Times New Roman"/>
              </w:rPr>
              <w:t>п</w:t>
            </w:r>
            <w:r w:rsidRPr="0062702B">
              <w:rPr>
                <w:rFonts w:ascii="Times New Roman" w:hAnsi="Times New Roman" w:cs="Times New Roman"/>
              </w:rPr>
              <w:t>онима</w:t>
            </w:r>
          </w:p>
          <w:p w:rsidR="007245CD" w:rsidRPr="0062702B" w:rsidRDefault="001A29F6" w:rsidP="00DB1089">
            <w:pPr>
              <w:pStyle w:val="ParagraphStyle"/>
              <w:spacing w:line="252" w:lineRule="auto"/>
            </w:pPr>
            <w:r>
              <w:rPr>
                <w:rFonts w:ascii="Times New Roman" w:hAnsi="Times New Roman" w:cs="Times New Roman"/>
              </w:rPr>
              <w:t>-</w:t>
            </w:r>
            <w:r w:rsidR="007245CD" w:rsidRPr="0062702B">
              <w:rPr>
                <w:rFonts w:ascii="Times New Roman" w:hAnsi="Times New Roman" w:cs="Times New Roman"/>
              </w:rPr>
              <w:t xml:space="preserve">ние </w:t>
            </w:r>
            <w:proofErr w:type="gramStart"/>
            <w:r w:rsidR="007245CD" w:rsidRPr="0062702B">
              <w:rPr>
                <w:rFonts w:ascii="Times New Roman" w:hAnsi="Times New Roman" w:cs="Times New Roman"/>
              </w:rPr>
              <w:t>искус</w:t>
            </w:r>
            <w:r>
              <w:rPr>
                <w:rFonts w:ascii="Times New Roman" w:hAnsi="Times New Roman" w:cs="Times New Roman"/>
              </w:rPr>
              <w:t>-</w:t>
            </w:r>
            <w:r w:rsidR="007245CD" w:rsidRPr="0062702B">
              <w:rPr>
                <w:rFonts w:ascii="Times New Roman" w:hAnsi="Times New Roman" w:cs="Times New Roman"/>
              </w:rPr>
              <w:t>ства</w:t>
            </w:r>
            <w:proofErr w:type="gramEnd"/>
            <w:r w:rsidR="007245CD" w:rsidRPr="0062702B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7245CD" w:rsidRPr="0062702B">
              <w:rPr>
                <w:rFonts w:ascii="Times New Roman" w:hAnsi="Times New Roman" w:cs="Times New Roman"/>
              </w:rPr>
              <w:t>Музей</w:t>
            </w:r>
            <w:r w:rsidR="00DB1089">
              <w:rPr>
                <w:rFonts w:ascii="Times New Roman" w:hAnsi="Times New Roman" w:cs="Times New Roman"/>
              </w:rPr>
              <w:t>-</w:t>
            </w:r>
            <w:r w:rsidR="007245CD" w:rsidRPr="0062702B">
              <w:rPr>
                <w:rFonts w:ascii="Times New Roman" w:hAnsi="Times New Roman" w:cs="Times New Roman"/>
              </w:rPr>
              <w:t>ная</w:t>
            </w:r>
            <w:proofErr w:type="gramEnd"/>
            <w:r w:rsidR="007245CD" w:rsidRPr="0062702B">
              <w:rPr>
                <w:rFonts w:ascii="Times New Roman" w:hAnsi="Times New Roman" w:cs="Times New Roman"/>
              </w:rPr>
              <w:t xml:space="preserve"> коллек</w:t>
            </w:r>
            <w:r w:rsidR="00DB1089">
              <w:rPr>
                <w:rFonts w:ascii="Times New Roman" w:hAnsi="Times New Roman" w:cs="Times New Roman"/>
              </w:rPr>
              <w:t>-</w:t>
            </w:r>
            <w:r w:rsidR="007245CD" w:rsidRPr="0062702B">
              <w:rPr>
                <w:rFonts w:ascii="Times New Roman" w:hAnsi="Times New Roman" w:cs="Times New Roman"/>
              </w:rPr>
              <w:t>ция. Культу</w:t>
            </w:r>
            <w:r w:rsidR="00DB1089">
              <w:rPr>
                <w:rFonts w:ascii="Times New Roman" w:hAnsi="Times New Roman" w:cs="Times New Roman"/>
              </w:rPr>
              <w:t>-</w:t>
            </w:r>
            <w:r w:rsidR="007245CD" w:rsidRPr="0062702B">
              <w:rPr>
                <w:rFonts w:ascii="Times New Roman" w:hAnsi="Times New Roman" w:cs="Times New Roman"/>
              </w:rPr>
              <w:t>рное</w:t>
            </w:r>
            <w:r w:rsidR="00DB1089">
              <w:rPr>
                <w:rFonts w:ascii="Times New Roman" w:hAnsi="Times New Roman" w:cs="Times New Roman"/>
              </w:rPr>
              <w:t xml:space="preserve"> н</w:t>
            </w:r>
            <w:r w:rsidR="007245CD" w:rsidRPr="0062702B">
              <w:rPr>
                <w:rFonts w:ascii="Times New Roman" w:hAnsi="Times New Roman" w:cs="Times New Roman"/>
              </w:rPr>
              <w:t>асле</w:t>
            </w:r>
            <w:r w:rsidR="00DB1089">
              <w:rPr>
                <w:rFonts w:ascii="Times New Roman" w:hAnsi="Times New Roman" w:cs="Times New Roman"/>
              </w:rPr>
              <w:t>-</w:t>
            </w:r>
            <w:r w:rsidR="007245CD" w:rsidRPr="0062702B">
              <w:rPr>
                <w:rFonts w:ascii="Times New Roman" w:hAnsi="Times New Roman" w:cs="Times New Roman"/>
              </w:rPr>
              <w:t>дие</w:t>
            </w:r>
            <w:proofErr w:type="gramStart"/>
            <w:r w:rsidR="007245CD" w:rsidRPr="00DB1089">
              <w:rPr>
                <w:rFonts w:ascii="Times New Roman" w:hAnsi="Times New Roman" w:cs="Times New Roman"/>
              </w:rPr>
              <w:t>.</w:t>
            </w:r>
            <w:r w:rsidR="007245CD" w:rsidRPr="00DB1089">
              <w:rPr>
                <w:rFonts w:ascii="Times New Roman" w:hAnsi="Times New Roman" w:cs="Times New Roman"/>
                <w:i/>
                <w:iCs/>
              </w:rPr>
              <w:t>М</w:t>
            </w:r>
            <w:proofErr w:type="gramEnd"/>
            <w:r w:rsidR="007245CD" w:rsidRPr="00DB1089">
              <w:rPr>
                <w:rFonts w:ascii="Times New Roman" w:hAnsi="Times New Roman" w:cs="Times New Roman"/>
                <w:i/>
                <w:iCs/>
              </w:rPr>
              <w:t>ульти</w:t>
            </w:r>
            <w:r w:rsidR="00DB1089" w:rsidRPr="00DB1089">
              <w:rPr>
                <w:rFonts w:ascii="Times New Roman" w:hAnsi="Times New Roman" w:cs="Times New Roman"/>
                <w:i/>
                <w:iCs/>
              </w:rPr>
              <w:t>-</w:t>
            </w:r>
            <w:r w:rsidR="007245CD" w:rsidRPr="00DB1089">
              <w:rPr>
                <w:rFonts w:ascii="Times New Roman" w:hAnsi="Times New Roman" w:cs="Times New Roman"/>
                <w:i/>
                <w:iCs/>
              </w:rPr>
              <w:t>медийная презентация</w:t>
            </w:r>
          </w:p>
        </w:tc>
        <w:tc>
          <w:tcPr>
            <w:tcW w:w="4077" w:type="dxa"/>
          </w:tcPr>
          <w:p w:rsidR="007245CD" w:rsidRPr="0062702B" w:rsidRDefault="007245CD" w:rsidP="001A29F6">
            <w:pPr>
              <w:pStyle w:val="ParagraphStyle"/>
              <w:spacing w:line="252" w:lineRule="auto"/>
              <w:ind w:left="-108" w:right="-142"/>
            </w:pP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62702B">
              <w:rPr>
                <w:rFonts w:ascii="Times New Roman" w:hAnsi="Times New Roman" w:cs="Times New Roman"/>
              </w:rPr>
              <w:t xml:space="preserve"> проявляют интерес к изучению нового материала, </w:t>
            </w:r>
            <w:proofErr w:type="gramStart"/>
            <w:r w:rsidRPr="0062702B">
              <w:rPr>
                <w:rFonts w:ascii="Times New Roman" w:hAnsi="Times New Roman" w:cs="Times New Roman"/>
              </w:rPr>
              <w:t>познава</w:t>
            </w:r>
            <w:r w:rsidR="001A29F6">
              <w:rPr>
                <w:rFonts w:ascii="Times New Roman" w:hAnsi="Times New Roman" w:cs="Times New Roman"/>
              </w:rPr>
              <w:t>-</w:t>
            </w:r>
            <w:r w:rsidRPr="0062702B">
              <w:rPr>
                <w:rFonts w:ascii="Times New Roman" w:hAnsi="Times New Roman" w:cs="Times New Roman"/>
              </w:rPr>
              <w:t>тельную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активность; критически оце</w:t>
            </w:r>
            <w:r w:rsidR="001A29F6">
              <w:rPr>
                <w:rFonts w:ascii="Times New Roman" w:hAnsi="Times New Roman" w:cs="Times New Roman"/>
              </w:rPr>
              <w:t>-</w:t>
            </w:r>
            <w:r w:rsidRPr="0062702B">
              <w:rPr>
                <w:rFonts w:ascii="Times New Roman" w:hAnsi="Times New Roman" w:cs="Times New Roman"/>
              </w:rPr>
              <w:t>нивают художественные произведения, осмысливают результаты деятельности; осознают свои интересы и цели, миро</w:t>
            </w:r>
            <w:r w:rsidR="001A29F6">
              <w:rPr>
                <w:rFonts w:ascii="Times New Roman" w:hAnsi="Times New Roman" w:cs="Times New Roman"/>
              </w:rPr>
              <w:t>-</w:t>
            </w:r>
            <w:r w:rsidRPr="0062702B">
              <w:rPr>
                <w:rFonts w:ascii="Times New Roman" w:hAnsi="Times New Roman" w:cs="Times New Roman"/>
              </w:rPr>
              <w:t xml:space="preserve">воззренческие позиции.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62702B">
              <w:rPr>
                <w:rFonts w:ascii="Times New Roman" w:hAnsi="Times New Roman" w:cs="Times New Roman"/>
              </w:rPr>
              <w:t xml:space="preserve"> принимают и сохраняют </w:t>
            </w:r>
            <w:proofErr w:type="gramStart"/>
            <w:r w:rsidRPr="0062702B">
              <w:rPr>
                <w:rFonts w:ascii="Times New Roman" w:hAnsi="Times New Roman" w:cs="Times New Roman"/>
              </w:rPr>
              <w:t>учебную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за</w:t>
            </w:r>
            <w:r w:rsidR="001A29F6">
              <w:rPr>
                <w:rFonts w:ascii="Times New Roman" w:hAnsi="Times New Roman" w:cs="Times New Roman"/>
              </w:rPr>
              <w:t>-</w:t>
            </w:r>
            <w:r w:rsidRPr="0062702B">
              <w:rPr>
                <w:rFonts w:ascii="Times New Roman" w:hAnsi="Times New Roman" w:cs="Times New Roman"/>
              </w:rPr>
              <w:t xml:space="preserve">дачу; учитывают выделенные учителем ориентиры действия в новом учебном материале в сотрудничестве с ним, оценивают свои достижения на уроке. 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62702B">
              <w:rPr>
                <w:rFonts w:ascii="Times New Roman" w:hAnsi="Times New Roman" w:cs="Times New Roman"/>
              </w:rPr>
              <w:t xml:space="preserve"> умеют называть главные музеи изобразительного </w:t>
            </w:r>
            <w:proofErr w:type="gramStart"/>
            <w:r w:rsidRPr="0062702B">
              <w:rPr>
                <w:rFonts w:ascii="Times New Roman" w:hAnsi="Times New Roman" w:cs="Times New Roman"/>
              </w:rPr>
              <w:t>искус</w:t>
            </w:r>
            <w:r w:rsidR="001A29F6">
              <w:rPr>
                <w:rFonts w:ascii="Times New Roman" w:hAnsi="Times New Roman" w:cs="Times New Roman"/>
              </w:rPr>
              <w:t>-</w:t>
            </w:r>
            <w:r w:rsidRPr="0062702B">
              <w:rPr>
                <w:rFonts w:ascii="Times New Roman" w:hAnsi="Times New Roman" w:cs="Times New Roman"/>
              </w:rPr>
              <w:t>ства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мира, нашей страны и своего гор</w:t>
            </w:r>
            <w:r w:rsidR="001A29F6">
              <w:rPr>
                <w:rFonts w:ascii="Times New Roman" w:hAnsi="Times New Roman" w:cs="Times New Roman"/>
              </w:rPr>
              <w:t>-</w:t>
            </w:r>
            <w:r w:rsidRPr="0062702B">
              <w:rPr>
                <w:rFonts w:ascii="Times New Roman" w:hAnsi="Times New Roman" w:cs="Times New Roman"/>
              </w:rPr>
              <w:t>ода; делать выводы.</w:t>
            </w:r>
            <w:r w:rsidR="001A29F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1A29F6">
              <w:rPr>
                <w:rFonts w:ascii="Times New Roman" w:hAnsi="Times New Roman" w:cs="Times New Roman"/>
              </w:rPr>
              <w:t>К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оммуникатив</w:t>
            </w:r>
            <w:r w:rsidR="001A29F6"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 w:rsidRPr="0062702B">
              <w:rPr>
                <w:rFonts w:ascii="Times New Roman" w:hAnsi="Times New Roman" w:cs="Times New Roman"/>
                <w:b/>
                <w:bCs/>
                <w:i/>
                <w:iCs/>
              </w:rPr>
              <w:t>ные</w:t>
            </w:r>
            <w:proofErr w:type="gramEnd"/>
            <w:r w:rsidRPr="0062702B">
              <w:rPr>
                <w:rFonts w:ascii="Times New Roman" w:hAnsi="Times New Roman" w:cs="Times New Roman"/>
              </w:rPr>
              <w:t xml:space="preserve"> проявляют активность в решении коммуникативных и познавательных задач (выражают</w:t>
            </w:r>
            <w:r w:rsidR="001A29F6">
              <w:rPr>
                <w:rFonts w:ascii="Times New Roman" w:hAnsi="Times New Roman" w:cs="Times New Roman"/>
              </w:rPr>
              <w:t xml:space="preserve"> </w:t>
            </w:r>
            <w:r w:rsidRPr="0062702B">
              <w:rPr>
                <w:rFonts w:ascii="Times New Roman" w:hAnsi="Times New Roman" w:cs="Times New Roman"/>
              </w:rPr>
              <w:t>и контролируют эмоции, адекватно оценивают свою работу, строят понятные для партнера по коммуникации речевые высказы</w:t>
            </w:r>
            <w:r w:rsidR="001A29F6">
              <w:rPr>
                <w:rFonts w:ascii="Times New Roman" w:hAnsi="Times New Roman" w:cs="Times New Roman"/>
              </w:rPr>
              <w:t>-</w:t>
            </w:r>
            <w:r w:rsidRPr="0062702B">
              <w:rPr>
                <w:rFonts w:ascii="Times New Roman" w:hAnsi="Times New Roman" w:cs="Times New Roman"/>
              </w:rPr>
              <w:t>вания); выдвигают контраргументы в дискуссии; делают выводы</w:t>
            </w:r>
            <w:r w:rsidRPr="0062702B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843" w:type="dxa"/>
          </w:tcPr>
          <w:p w:rsidR="007245CD" w:rsidRPr="0062702B" w:rsidRDefault="007245CD" w:rsidP="00EA7FC8">
            <w:r w:rsidRPr="0062702B">
              <w:t xml:space="preserve">Эвристическая беседа </w:t>
            </w:r>
            <w:r w:rsidRPr="0062702B">
              <w:br/>
              <w:t>по изучению художественного наследия с опорой на мультимедийную презентацию; художественный анализ произведений изобразительного искусства; просмотр мультимедийной презентации</w:t>
            </w:r>
          </w:p>
        </w:tc>
        <w:tc>
          <w:tcPr>
            <w:tcW w:w="1559" w:type="dxa"/>
            <w:gridSpan w:val="2"/>
          </w:tcPr>
          <w:p w:rsidR="007245CD" w:rsidRPr="0062702B" w:rsidRDefault="007245CD" w:rsidP="00E255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Мин</w:t>
            </w:r>
            <w:proofErr w:type="gramStart"/>
            <w:r w:rsidRPr="0062702B">
              <w:rPr>
                <w:rFonts w:ascii="Times New Roman" w:hAnsi="Times New Roman" w:cs="Times New Roman"/>
              </w:rPr>
              <w:t>и-</w:t>
            </w:r>
            <w:proofErr w:type="gramEnd"/>
            <w:r w:rsidRPr="0062702B">
              <w:rPr>
                <w:rFonts w:ascii="Times New Roman" w:hAnsi="Times New Roman" w:cs="Times New Roman"/>
              </w:rPr>
              <w:br/>
              <w:t>размыш-ления, уровень знания</w:t>
            </w:r>
            <w:r w:rsidRPr="0062702B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7245CD" w:rsidRPr="0062702B" w:rsidRDefault="007245CD" w:rsidP="00E2551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62702B">
              <w:rPr>
                <w:rFonts w:ascii="Times New Roman" w:hAnsi="Times New Roman" w:cs="Times New Roman"/>
              </w:rPr>
              <w:t>ответы</w:t>
            </w:r>
          </w:p>
          <w:p w:rsidR="007245CD" w:rsidRPr="0062702B" w:rsidRDefault="007245CD" w:rsidP="00E25514">
            <w:pPr>
              <w:jc w:val="center"/>
            </w:pPr>
            <w:r w:rsidRPr="0062702B">
              <w:t>на вопросы, умение выполнять анализ произведений изобразительного искусства Устный опрос</w:t>
            </w:r>
          </w:p>
        </w:tc>
        <w:tc>
          <w:tcPr>
            <w:tcW w:w="1276" w:type="dxa"/>
            <w:gridSpan w:val="2"/>
          </w:tcPr>
          <w:p w:rsidR="007245CD" w:rsidRPr="0062702B" w:rsidRDefault="007245CD" w:rsidP="00EA7FC8"/>
        </w:tc>
        <w:tc>
          <w:tcPr>
            <w:tcW w:w="600" w:type="dxa"/>
            <w:gridSpan w:val="3"/>
          </w:tcPr>
          <w:p w:rsidR="007245CD" w:rsidRPr="0062702B" w:rsidRDefault="007245CD" w:rsidP="00EA7FC8">
            <w:pPr>
              <w:jc w:val="center"/>
            </w:pPr>
            <w:r>
              <w:t>34 н</w:t>
            </w:r>
          </w:p>
        </w:tc>
        <w:tc>
          <w:tcPr>
            <w:tcW w:w="392" w:type="dxa"/>
          </w:tcPr>
          <w:p w:rsidR="007245CD" w:rsidRPr="0062702B" w:rsidRDefault="007245CD" w:rsidP="00EA7FC8">
            <w:pPr>
              <w:jc w:val="center"/>
            </w:pPr>
          </w:p>
        </w:tc>
      </w:tr>
      <w:tr w:rsidR="007245CD" w:rsidRPr="0062702B" w:rsidTr="007245CD">
        <w:trPr>
          <w:gridAfter w:val="14"/>
          <w:wAfter w:w="15300" w:type="dxa"/>
        </w:trPr>
        <w:tc>
          <w:tcPr>
            <w:tcW w:w="561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</w:pPr>
          </w:p>
        </w:tc>
        <w:tc>
          <w:tcPr>
            <w:tcW w:w="1424" w:type="dxa"/>
            <w:gridSpan w:val="2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  <w:rPr>
                <w:b/>
              </w:rPr>
            </w:pPr>
            <w:r w:rsidRPr="0062702B">
              <w:rPr>
                <w:b/>
              </w:rPr>
              <w:t xml:space="preserve">Всего          </w:t>
            </w:r>
          </w:p>
        </w:tc>
        <w:tc>
          <w:tcPr>
            <w:tcW w:w="1134" w:type="dxa"/>
            <w:gridSpan w:val="2"/>
          </w:tcPr>
          <w:p w:rsidR="007245CD" w:rsidRPr="0062702B" w:rsidRDefault="007245CD" w:rsidP="00613C3D">
            <w:pPr>
              <w:jc w:val="center"/>
              <w:rPr>
                <w:b/>
              </w:rPr>
            </w:pPr>
            <w:r w:rsidRPr="0062702B">
              <w:rPr>
                <w:b/>
              </w:rPr>
              <w:t>34</w:t>
            </w:r>
          </w:p>
        </w:tc>
        <w:tc>
          <w:tcPr>
            <w:tcW w:w="1951" w:type="dxa"/>
            <w:gridSpan w:val="2"/>
          </w:tcPr>
          <w:p w:rsidR="007245CD" w:rsidRPr="0062702B" w:rsidRDefault="007245CD" w:rsidP="00EA7FC8"/>
        </w:tc>
        <w:tc>
          <w:tcPr>
            <w:tcW w:w="1559" w:type="dxa"/>
            <w:gridSpan w:val="2"/>
          </w:tcPr>
          <w:p w:rsidR="007245CD" w:rsidRPr="0062702B" w:rsidRDefault="007245CD" w:rsidP="00EA7FC8">
            <w:pPr>
              <w:rPr>
                <w:i/>
              </w:rPr>
            </w:pPr>
          </w:p>
        </w:tc>
        <w:tc>
          <w:tcPr>
            <w:tcW w:w="4077" w:type="dxa"/>
          </w:tcPr>
          <w:p w:rsidR="007245CD" w:rsidRPr="0062702B" w:rsidRDefault="007245CD" w:rsidP="00EA7FC8"/>
        </w:tc>
        <w:tc>
          <w:tcPr>
            <w:tcW w:w="1843" w:type="dxa"/>
            <w:vAlign w:val="center"/>
          </w:tcPr>
          <w:p w:rsidR="007245CD" w:rsidRPr="0062702B" w:rsidRDefault="007245CD" w:rsidP="00EA7FC8">
            <w:pPr>
              <w:spacing w:before="100" w:beforeAutospacing="1" w:after="100" w:afterAutospacing="1"/>
            </w:pPr>
          </w:p>
        </w:tc>
        <w:tc>
          <w:tcPr>
            <w:tcW w:w="1559" w:type="dxa"/>
            <w:gridSpan w:val="2"/>
          </w:tcPr>
          <w:p w:rsidR="007245CD" w:rsidRPr="0062702B" w:rsidRDefault="007245CD" w:rsidP="00EA7FC8"/>
        </w:tc>
        <w:tc>
          <w:tcPr>
            <w:tcW w:w="1276" w:type="dxa"/>
            <w:gridSpan w:val="2"/>
          </w:tcPr>
          <w:p w:rsidR="007245CD" w:rsidRPr="0062702B" w:rsidRDefault="007245CD" w:rsidP="00EA7FC8"/>
        </w:tc>
        <w:tc>
          <w:tcPr>
            <w:tcW w:w="600" w:type="dxa"/>
            <w:gridSpan w:val="3"/>
          </w:tcPr>
          <w:p w:rsidR="007245CD" w:rsidRPr="0062702B" w:rsidRDefault="007245CD" w:rsidP="00EA7FC8">
            <w:pPr>
              <w:jc w:val="center"/>
            </w:pPr>
          </w:p>
        </w:tc>
        <w:tc>
          <w:tcPr>
            <w:tcW w:w="392" w:type="dxa"/>
          </w:tcPr>
          <w:p w:rsidR="007245CD" w:rsidRPr="0062702B" w:rsidRDefault="007245CD" w:rsidP="00EA7FC8">
            <w:pPr>
              <w:jc w:val="center"/>
            </w:pPr>
          </w:p>
        </w:tc>
      </w:tr>
    </w:tbl>
    <w:p w:rsidR="00F37B9F" w:rsidRPr="0062702B" w:rsidRDefault="00F37B9F" w:rsidP="00F37B9F"/>
    <w:p w:rsidR="006553BF" w:rsidRPr="0062702B" w:rsidRDefault="006553BF" w:rsidP="006553BF">
      <w:pPr>
        <w:jc w:val="center"/>
        <w:rPr>
          <w:b/>
        </w:rPr>
      </w:pPr>
      <w:r w:rsidRPr="0062702B">
        <w:rPr>
          <w:b/>
        </w:rPr>
        <w:t xml:space="preserve">Календарно-тематическое планирование </w:t>
      </w:r>
      <w:r w:rsidR="00564358" w:rsidRPr="0062702B">
        <w:rPr>
          <w:b/>
        </w:rPr>
        <w:t xml:space="preserve">7 класс </w:t>
      </w:r>
      <w:proofErr w:type="gramStart"/>
      <w:r w:rsidR="00564358" w:rsidRPr="0062702B">
        <w:rPr>
          <w:b/>
        </w:rPr>
        <w:t>ИЗО</w:t>
      </w:r>
      <w:proofErr w:type="gramEnd"/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693"/>
        <w:gridCol w:w="992"/>
        <w:gridCol w:w="4820"/>
        <w:gridCol w:w="708"/>
        <w:gridCol w:w="426"/>
        <w:gridCol w:w="141"/>
        <w:gridCol w:w="993"/>
        <w:gridCol w:w="3260"/>
        <w:gridCol w:w="850"/>
        <w:gridCol w:w="851"/>
      </w:tblGrid>
      <w:tr w:rsidR="006553BF" w:rsidRPr="0062702B" w:rsidTr="00926131">
        <w:tc>
          <w:tcPr>
            <w:tcW w:w="534" w:type="dxa"/>
            <w:vMerge w:val="restart"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  <w:r w:rsidRPr="0062702B">
              <w:rPr>
                <w:b/>
              </w:rPr>
              <w:t>№ урока</w:t>
            </w:r>
          </w:p>
        </w:tc>
        <w:tc>
          <w:tcPr>
            <w:tcW w:w="2693" w:type="dxa"/>
            <w:vMerge w:val="restart"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  <w:r w:rsidRPr="0062702B">
              <w:rPr>
                <w:b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  <w:r w:rsidRPr="0062702B">
              <w:rPr>
                <w:b/>
              </w:rPr>
              <w:t>Тип урока</w:t>
            </w:r>
          </w:p>
        </w:tc>
        <w:tc>
          <w:tcPr>
            <w:tcW w:w="4820" w:type="dxa"/>
            <w:vMerge w:val="restart"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  <w:r w:rsidRPr="0062702B">
              <w:rPr>
                <w:b/>
              </w:rPr>
              <w:t>Планируемые результаты</w:t>
            </w:r>
          </w:p>
        </w:tc>
        <w:tc>
          <w:tcPr>
            <w:tcW w:w="1134" w:type="dxa"/>
            <w:gridSpan w:val="2"/>
            <w:vMerge w:val="restart"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  <w:r w:rsidRPr="0062702B">
              <w:rPr>
                <w:b/>
              </w:rPr>
              <w:t xml:space="preserve">Виды </w:t>
            </w:r>
          </w:p>
          <w:p w:rsidR="006553BF" w:rsidRPr="0062702B" w:rsidRDefault="006553BF" w:rsidP="006553BF">
            <w:pPr>
              <w:jc w:val="center"/>
              <w:rPr>
                <w:b/>
              </w:rPr>
            </w:pPr>
            <w:r w:rsidRPr="0062702B">
              <w:rPr>
                <w:b/>
              </w:rPr>
              <w:t xml:space="preserve">деятености </w:t>
            </w:r>
          </w:p>
          <w:p w:rsidR="006553BF" w:rsidRPr="0062702B" w:rsidRDefault="006553BF" w:rsidP="004C5414">
            <w:pPr>
              <w:jc w:val="center"/>
              <w:rPr>
                <w:b/>
              </w:rPr>
            </w:pPr>
            <w:r w:rsidRPr="0062702B">
              <w:rPr>
                <w:b/>
              </w:rPr>
              <w:t>учен</w:t>
            </w:r>
          </w:p>
        </w:tc>
        <w:tc>
          <w:tcPr>
            <w:tcW w:w="1134" w:type="dxa"/>
            <w:gridSpan w:val="2"/>
            <w:vMerge w:val="restart"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  <w:r w:rsidRPr="0062702B">
              <w:rPr>
                <w:b/>
              </w:rPr>
              <w:t xml:space="preserve">Вид </w:t>
            </w:r>
            <w:proofErr w:type="gramStart"/>
            <w:r w:rsidRPr="0062702B">
              <w:rPr>
                <w:b/>
              </w:rPr>
              <w:t>конт-роля</w:t>
            </w:r>
            <w:proofErr w:type="gramEnd"/>
          </w:p>
        </w:tc>
        <w:tc>
          <w:tcPr>
            <w:tcW w:w="3260" w:type="dxa"/>
            <w:vMerge w:val="restart"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  <w:r w:rsidRPr="0062702B">
              <w:rPr>
                <w:b/>
              </w:rPr>
              <w:t>д/з</w:t>
            </w:r>
          </w:p>
        </w:tc>
        <w:tc>
          <w:tcPr>
            <w:tcW w:w="1701" w:type="dxa"/>
            <w:gridSpan w:val="2"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  <w:r w:rsidRPr="0062702B">
              <w:rPr>
                <w:b/>
              </w:rPr>
              <w:t>Дата</w:t>
            </w:r>
          </w:p>
        </w:tc>
      </w:tr>
      <w:tr w:rsidR="006553BF" w:rsidRPr="0062702B" w:rsidTr="00926131">
        <w:tc>
          <w:tcPr>
            <w:tcW w:w="534" w:type="dxa"/>
            <w:vMerge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</w:p>
        </w:tc>
        <w:tc>
          <w:tcPr>
            <w:tcW w:w="4820" w:type="dxa"/>
            <w:vMerge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Merge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Merge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  <w:r w:rsidRPr="0062702B">
              <w:rPr>
                <w:b/>
              </w:rPr>
              <w:t xml:space="preserve">План </w:t>
            </w:r>
          </w:p>
        </w:tc>
        <w:tc>
          <w:tcPr>
            <w:tcW w:w="851" w:type="dxa"/>
          </w:tcPr>
          <w:p w:rsidR="006553BF" w:rsidRPr="0062702B" w:rsidRDefault="006553BF" w:rsidP="006553BF">
            <w:pPr>
              <w:jc w:val="center"/>
              <w:rPr>
                <w:b/>
              </w:rPr>
            </w:pPr>
            <w:r w:rsidRPr="0062702B">
              <w:rPr>
                <w:b/>
              </w:rPr>
              <w:t xml:space="preserve">Факт </w:t>
            </w:r>
          </w:p>
        </w:tc>
      </w:tr>
      <w:tr w:rsidR="006553BF" w:rsidRPr="0062702B" w:rsidTr="00B86C9C">
        <w:tc>
          <w:tcPr>
            <w:tcW w:w="16268" w:type="dxa"/>
            <w:gridSpan w:val="11"/>
          </w:tcPr>
          <w:p w:rsidR="006553BF" w:rsidRPr="0062702B" w:rsidRDefault="006553BF" w:rsidP="006553BF">
            <w:pPr>
              <w:jc w:val="center"/>
            </w:pPr>
            <w:r w:rsidRPr="0062702B">
              <w:t xml:space="preserve">1 четверть  - </w:t>
            </w:r>
            <w:r w:rsidRPr="0062702B">
              <w:rPr>
                <w:b/>
              </w:rPr>
              <w:t>Древние корни народного искусства. 9</w:t>
            </w:r>
            <w:r w:rsidRPr="0062702B">
              <w:t xml:space="preserve"> уроков</w:t>
            </w: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55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1</w:t>
            </w:r>
          </w:p>
        </w:tc>
        <w:tc>
          <w:tcPr>
            <w:tcW w:w="2693" w:type="dxa"/>
          </w:tcPr>
          <w:p w:rsidR="007245CD" w:rsidRPr="0062702B" w:rsidRDefault="007245CD" w:rsidP="007B63CB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Единство формы и конструкции и декора в народном жилище.</w:t>
            </w:r>
          </w:p>
        </w:tc>
        <w:tc>
          <w:tcPr>
            <w:tcW w:w="992" w:type="dxa"/>
          </w:tcPr>
          <w:p w:rsidR="007245CD" w:rsidRPr="0062702B" w:rsidRDefault="007245CD" w:rsidP="00502A77">
            <w:r w:rsidRPr="0062702B">
              <w:t xml:space="preserve">Актуа-лизац </w:t>
            </w:r>
            <w:proofErr w:type="gramStart"/>
            <w:r w:rsidRPr="0062702B">
              <w:t>знани  и</w:t>
            </w:r>
            <w:proofErr w:type="gramEnd"/>
            <w:r w:rsidRPr="0062702B">
              <w:t xml:space="preserve"> умен</w:t>
            </w:r>
          </w:p>
        </w:tc>
        <w:tc>
          <w:tcPr>
            <w:tcW w:w="4820" w:type="dxa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Функциональное и эстетическое значение вещи в интерьере крестьянского жилища. Удобство конструкции предметов. Подчёркнутая форма узором. Особенности материала. Традиции изготовления.  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proofErr w:type="gramStart"/>
            <w:r w:rsidRPr="0062702B">
              <w:rPr>
                <w:bCs/>
              </w:rPr>
              <w:t>Инди-вид</w:t>
            </w:r>
            <w:proofErr w:type="gramEnd"/>
            <w:r w:rsidRPr="0062702B">
              <w:rPr>
                <w:bCs/>
              </w:rPr>
              <w:t>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Подбор репродукций и иллюстраций по теме интерьер народного жилища.</w:t>
            </w:r>
          </w:p>
        </w:tc>
        <w:tc>
          <w:tcPr>
            <w:tcW w:w="850" w:type="dxa"/>
          </w:tcPr>
          <w:p w:rsidR="007245CD" w:rsidRPr="00840809" w:rsidRDefault="007245CD" w:rsidP="00876B18">
            <w:pPr>
              <w:jc w:val="center"/>
            </w:pPr>
            <w:r>
              <w:t>1 нед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  <w:rPr>
                <w:rFonts w:ascii="Times New Roman CYR" w:eastAsia="Calibri" w:hAnsi="Times New Roman CYR" w:cs="Times New Roman CYR"/>
                <w:bCs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55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2</w:t>
            </w:r>
          </w:p>
        </w:tc>
        <w:tc>
          <w:tcPr>
            <w:tcW w:w="2693" w:type="dxa"/>
          </w:tcPr>
          <w:p w:rsidR="007245CD" w:rsidRPr="0062702B" w:rsidRDefault="007245CD" w:rsidP="006553BF">
            <w:pPr>
              <w:widowControl w:val="0"/>
              <w:autoSpaceDE w:val="0"/>
              <w:autoSpaceDN w:val="0"/>
              <w:adjustRightInd w:val="0"/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>Древние образы в народном искусстве и символика цвета и формы.</w:t>
            </w:r>
          </w:p>
        </w:tc>
        <w:tc>
          <w:tcPr>
            <w:tcW w:w="992" w:type="dxa"/>
          </w:tcPr>
          <w:p w:rsidR="007245CD" w:rsidRPr="0062702B" w:rsidRDefault="007245CD" w:rsidP="007B63CB">
            <w:proofErr w:type="gramStart"/>
            <w:r w:rsidRPr="0062702B">
              <w:t>Откры-тие</w:t>
            </w:r>
            <w:proofErr w:type="gramEnd"/>
            <w:r w:rsidRPr="0062702B">
              <w:t xml:space="preserve"> новых знаний</w:t>
            </w:r>
          </w:p>
        </w:tc>
        <w:tc>
          <w:tcPr>
            <w:tcW w:w="4820" w:type="dxa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История народных представлений о мироздании. Древние образы – солнечные диски. Кони. Баба. Дерево жизни  – поэтическое восприятие мира. Узоры вышивки на  полотенцах и росписи и резьбе по дереву. Связь с жизнью людей и чередование времени суток и времён года. 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proofErr w:type="gramStart"/>
            <w:r w:rsidRPr="0062702B">
              <w:rPr>
                <w:bCs/>
              </w:rPr>
              <w:t>Инди-вид</w:t>
            </w:r>
            <w:proofErr w:type="gramEnd"/>
            <w:r w:rsidRPr="0062702B">
              <w:rPr>
                <w:bCs/>
              </w:rPr>
              <w:t>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Подбор зрительного материала по древним образам народного искусства.</w:t>
            </w:r>
          </w:p>
        </w:tc>
        <w:tc>
          <w:tcPr>
            <w:tcW w:w="850" w:type="dxa"/>
          </w:tcPr>
          <w:p w:rsidR="007245CD" w:rsidRPr="00840809" w:rsidRDefault="007245CD" w:rsidP="00876B18">
            <w:pPr>
              <w:jc w:val="center"/>
            </w:pPr>
            <w:r>
              <w:t>2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  <w:rPr>
                <w:rFonts w:ascii="Times New Roman CYR" w:eastAsia="Calibri" w:hAnsi="Times New Roman CYR" w:cs="Times New Roman CYR"/>
                <w:bCs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9248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3</w:t>
            </w:r>
          </w:p>
        </w:tc>
        <w:tc>
          <w:tcPr>
            <w:tcW w:w="2693" w:type="dxa"/>
          </w:tcPr>
          <w:p w:rsidR="007245CD" w:rsidRPr="0062702B" w:rsidRDefault="007245CD" w:rsidP="0069248F">
            <w:pPr>
              <w:widowControl w:val="0"/>
              <w:autoSpaceDE w:val="0"/>
              <w:autoSpaceDN w:val="0"/>
              <w:adjustRightInd w:val="0"/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3.Конструкция и декор предметов народного быта. </w:t>
            </w:r>
          </w:p>
        </w:tc>
        <w:tc>
          <w:tcPr>
            <w:tcW w:w="992" w:type="dxa"/>
          </w:tcPr>
          <w:p w:rsidR="007245CD" w:rsidRPr="0062702B" w:rsidRDefault="007245CD" w:rsidP="0069248F">
            <w:proofErr w:type="gramStart"/>
            <w:r w:rsidRPr="0062702B">
              <w:t>Комби-нированный</w:t>
            </w:r>
            <w:proofErr w:type="gramEnd"/>
          </w:p>
        </w:tc>
        <w:tc>
          <w:tcPr>
            <w:tcW w:w="4820" w:type="dxa"/>
          </w:tcPr>
          <w:p w:rsidR="007245CD" w:rsidRPr="0062702B" w:rsidRDefault="007245CD" w:rsidP="0069248F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.Русская прялка, другие предметы народного быта. Конструкция и  символика орнамента. </w:t>
            </w:r>
          </w:p>
        </w:tc>
        <w:tc>
          <w:tcPr>
            <w:tcW w:w="708" w:type="dxa"/>
          </w:tcPr>
          <w:p w:rsidR="007245CD" w:rsidRPr="0062702B" w:rsidRDefault="007245CD" w:rsidP="007B63CB"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5344A1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Подбор зрительного материала по теме русские прялки, музей под открытым небом - Кижи. 2.Народная посуда. Народная вышивка.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3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  <w:rPr>
                <w:rFonts w:ascii="Times New Roman CYR" w:eastAsia="Calibri" w:hAnsi="Times New Roman CYR" w:cs="Times New Roman CYR"/>
                <w:bCs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55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4</w:t>
            </w:r>
          </w:p>
        </w:tc>
        <w:tc>
          <w:tcPr>
            <w:tcW w:w="2693" w:type="dxa"/>
          </w:tcPr>
          <w:p w:rsidR="007245CD" w:rsidRPr="0062702B" w:rsidRDefault="007245CD" w:rsidP="00502A77">
            <w:pPr>
              <w:widowControl w:val="0"/>
              <w:autoSpaceDE w:val="0"/>
              <w:autoSpaceDN w:val="0"/>
              <w:adjustRightInd w:val="0"/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>Древние образы и солнечные знаки,     орнамент предметов народного быта.</w:t>
            </w:r>
          </w:p>
        </w:tc>
        <w:tc>
          <w:tcPr>
            <w:tcW w:w="992" w:type="dxa"/>
          </w:tcPr>
          <w:p w:rsidR="007245CD" w:rsidRPr="0062702B" w:rsidRDefault="007245CD" w:rsidP="0069248F">
            <w:proofErr w:type="gramStart"/>
            <w:r w:rsidRPr="0062702B">
              <w:t>Комби-нированный</w:t>
            </w:r>
            <w:proofErr w:type="gramEnd"/>
          </w:p>
        </w:tc>
        <w:tc>
          <w:tcPr>
            <w:tcW w:w="4820" w:type="dxa"/>
          </w:tcPr>
          <w:p w:rsidR="007245CD" w:rsidRPr="0062702B" w:rsidRDefault="007245CD" w:rsidP="00502A77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Ковш в форме птицы, утицы, Деревянные и  расписные ложки, бочонки, солонки т.д. Включение древних образов и солнечных знаков в орнаменте.</w:t>
            </w:r>
          </w:p>
        </w:tc>
        <w:tc>
          <w:tcPr>
            <w:tcW w:w="708" w:type="dxa"/>
          </w:tcPr>
          <w:p w:rsidR="007245CD" w:rsidRPr="0062702B" w:rsidRDefault="007245CD" w:rsidP="009B4E61"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69248F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Подбор зрительного материала по теме народная мебель, народная посуда, народная вышивка. </w:t>
            </w:r>
          </w:p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4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  <w:rPr>
                <w:rFonts w:ascii="Times New Roman CYR" w:eastAsia="Calibri" w:hAnsi="Times New Roman CYR" w:cs="Times New Roman CYR"/>
                <w:bCs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55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5</w:t>
            </w:r>
          </w:p>
        </w:tc>
        <w:tc>
          <w:tcPr>
            <w:tcW w:w="2693" w:type="dxa"/>
          </w:tcPr>
          <w:p w:rsidR="007245CD" w:rsidRPr="0062702B" w:rsidRDefault="007245CD" w:rsidP="006553BF">
            <w:pPr>
              <w:widowControl w:val="0"/>
              <w:autoSpaceDE w:val="0"/>
              <w:autoSpaceDN w:val="0"/>
              <w:adjustRightInd w:val="0"/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>Древние образы в декоре жилища и предметов народного быта.</w:t>
            </w:r>
          </w:p>
        </w:tc>
        <w:tc>
          <w:tcPr>
            <w:tcW w:w="992" w:type="dxa"/>
          </w:tcPr>
          <w:p w:rsidR="007245CD" w:rsidRPr="0062702B" w:rsidRDefault="007245CD" w:rsidP="004C5414">
            <w:r w:rsidRPr="0062702B">
              <w:t>Откр</w:t>
            </w:r>
            <w:proofErr w:type="gramStart"/>
            <w:r w:rsidRPr="0062702B">
              <w:t>ы-</w:t>
            </w:r>
            <w:proofErr w:type="gramEnd"/>
            <w:r w:rsidRPr="0062702B">
              <w:t xml:space="preserve"> тие новых знаний</w:t>
            </w:r>
          </w:p>
        </w:tc>
        <w:tc>
          <w:tcPr>
            <w:tcW w:w="4820" w:type="dxa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Интерьер народного жилища и символика образов народного декора. 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Поиск наглядного материала по предметам станинной народной одежды.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5 н</w:t>
            </w:r>
          </w:p>
        </w:tc>
        <w:tc>
          <w:tcPr>
            <w:tcW w:w="851" w:type="dxa"/>
          </w:tcPr>
          <w:p w:rsidR="007245CD" w:rsidRPr="0062702B" w:rsidRDefault="007245CD" w:rsidP="00F132A5">
            <w:pPr>
              <w:jc w:val="center"/>
              <w:rPr>
                <w:rFonts w:ascii="Times New Roman CYR" w:eastAsia="Calibri" w:hAnsi="Times New Roman CYR" w:cs="Times New Roman CYR"/>
                <w:bCs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0C2D90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6</w:t>
            </w:r>
          </w:p>
        </w:tc>
        <w:tc>
          <w:tcPr>
            <w:tcW w:w="2693" w:type="dxa"/>
          </w:tcPr>
          <w:p w:rsidR="007245CD" w:rsidRPr="0062702B" w:rsidRDefault="007245CD" w:rsidP="006553BF">
            <w:pPr>
              <w:widowControl w:val="0"/>
              <w:autoSpaceDE w:val="0"/>
              <w:autoSpaceDN w:val="0"/>
              <w:adjustRightInd w:val="0"/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>Народная праздничная одежда</w:t>
            </w:r>
          </w:p>
          <w:p w:rsidR="007245CD" w:rsidRPr="0062702B" w:rsidRDefault="007245CD" w:rsidP="00D12E7E">
            <w:pPr>
              <w:widowControl w:val="0"/>
              <w:autoSpaceDE w:val="0"/>
              <w:autoSpaceDN w:val="0"/>
              <w:adjustRightInd w:val="0"/>
              <w:spacing w:before="40" w:line="259" w:lineRule="auto"/>
              <w:rPr>
                <w:rFonts w:eastAsia="Calibri"/>
              </w:rPr>
            </w:pPr>
          </w:p>
        </w:tc>
        <w:tc>
          <w:tcPr>
            <w:tcW w:w="992" w:type="dxa"/>
          </w:tcPr>
          <w:p w:rsidR="007245CD" w:rsidRPr="0062702B" w:rsidRDefault="007245CD" w:rsidP="005344A1">
            <w:r w:rsidRPr="0062702B">
              <w:t>Систем и обобщ</w:t>
            </w:r>
          </w:p>
        </w:tc>
        <w:tc>
          <w:tcPr>
            <w:tcW w:w="4820" w:type="dxa"/>
          </w:tcPr>
          <w:p w:rsidR="007245CD" w:rsidRPr="0062702B" w:rsidRDefault="007245CD" w:rsidP="000C2D90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Представления об устройстве мира и мироздание. Многоярусный слой украшений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.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в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еток. 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0C2D90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Собирать иллюстративный материал по народной праздничной одежде.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6 н</w:t>
            </w:r>
          </w:p>
        </w:tc>
        <w:tc>
          <w:tcPr>
            <w:tcW w:w="851" w:type="dxa"/>
          </w:tcPr>
          <w:p w:rsidR="007245CD" w:rsidRPr="0062702B" w:rsidRDefault="007245CD" w:rsidP="00F132A5">
            <w:pPr>
              <w:pBdr>
                <w:bottom w:val="single" w:sz="6" w:space="1" w:color="auto"/>
              </w:pBdr>
              <w:jc w:val="center"/>
              <w:rPr>
                <w:rFonts w:ascii="Times New Roman CYR" w:eastAsia="Calibri" w:hAnsi="Times New Roman CYR" w:cs="Times New Roman CYR"/>
                <w:bCs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55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7</w:t>
            </w:r>
          </w:p>
        </w:tc>
        <w:tc>
          <w:tcPr>
            <w:tcW w:w="2693" w:type="dxa"/>
          </w:tcPr>
          <w:p w:rsidR="007245CD" w:rsidRPr="0062702B" w:rsidRDefault="007245CD" w:rsidP="0036478E">
            <w:pPr>
              <w:widowControl w:val="0"/>
              <w:autoSpaceDE w:val="0"/>
              <w:autoSpaceDN w:val="0"/>
              <w:adjustRightInd w:val="0"/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  <w:b/>
              </w:rPr>
              <w:t>Практическая работа №1 за 1 четверть «</w:t>
            </w:r>
            <w:r w:rsidRPr="0062702B">
              <w:rPr>
                <w:rFonts w:eastAsia="Calibri"/>
              </w:rPr>
              <w:t>Народная праздничная одежда. Головной убор»</w:t>
            </w:r>
          </w:p>
        </w:tc>
        <w:tc>
          <w:tcPr>
            <w:tcW w:w="992" w:type="dxa"/>
          </w:tcPr>
          <w:p w:rsidR="007245CD" w:rsidRPr="0062702B" w:rsidRDefault="007245CD" w:rsidP="005344A1">
            <w:r w:rsidRPr="0062702B">
              <w:t xml:space="preserve">Систем </w:t>
            </w:r>
            <w:r w:rsidR="005344A1">
              <w:t xml:space="preserve">и </w:t>
            </w:r>
            <w:proofErr w:type="gramStart"/>
            <w:r w:rsidRPr="0062702B">
              <w:t>обобще-ния</w:t>
            </w:r>
            <w:proofErr w:type="gramEnd"/>
          </w:p>
        </w:tc>
        <w:tc>
          <w:tcPr>
            <w:tcW w:w="4820" w:type="dxa"/>
          </w:tcPr>
          <w:p w:rsidR="007245CD" w:rsidRPr="0062702B" w:rsidRDefault="007245CD" w:rsidP="0057091C">
            <w:pPr>
              <w:rPr>
                <w:rFonts w:ascii="Times New Roman CYR" w:eastAsia="Calibri" w:hAnsi="Times New Roman CYR" w:cs="Times New Roman CYR"/>
                <w:b/>
                <w:bCs/>
              </w:rPr>
            </w:pPr>
            <w:r w:rsidRPr="001618D2">
              <w:rPr>
                <w:rFonts w:ascii="Times New Roman CYR" w:eastAsia="Calibri" w:hAnsi="Times New Roman CYR" w:cs="Times New Roman CYR"/>
                <w:bCs/>
              </w:rPr>
              <w:t xml:space="preserve">Головные 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уборы – образ неба. Узоры на основе солнца и звёзд и птиц. Ленты –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сим</w:t>
            </w:r>
            <w:r w:rsidR="005344A1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вол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дождя. Вышивка – образ плодородной земли: условные изображения растений, цветов, веток.</w:t>
            </w:r>
          </w:p>
        </w:tc>
        <w:tc>
          <w:tcPr>
            <w:tcW w:w="708" w:type="dxa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0C2D90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Собирать иллюстративный материал по народным праздничным головным уборам.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7 н</w:t>
            </w:r>
          </w:p>
        </w:tc>
        <w:tc>
          <w:tcPr>
            <w:tcW w:w="851" w:type="dxa"/>
          </w:tcPr>
          <w:p w:rsidR="007245CD" w:rsidRPr="0062702B" w:rsidRDefault="007245CD" w:rsidP="00F132A5">
            <w:pPr>
              <w:pBdr>
                <w:bottom w:val="single" w:sz="6" w:space="1" w:color="auto"/>
              </w:pBdr>
              <w:jc w:val="center"/>
              <w:rPr>
                <w:rFonts w:ascii="Times New Roman CYR" w:eastAsia="Calibri" w:hAnsi="Times New Roman CYR" w:cs="Times New Roman CYR"/>
                <w:bCs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55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8</w:t>
            </w:r>
          </w:p>
        </w:tc>
        <w:tc>
          <w:tcPr>
            <w:tcW w:w="2693" w:type="dxa"/>
          </w:tcPr>
          <w:p w:rsidR="007245CD" w:rsidRPr="0062702B" w:rsidRDefault="007245CD" w:rsidP="006553BF">
            <w:pPr>
              <w:widowControl w:val="0"/>
              <w:autoSpaceDE w:val="0"/>
              <w:autoSpaceDN w:val="0"/>
              <w:adjustRightInd w:val="0"/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>Народная праздничная одежда. Народный костюм</w:t>
            </w:r>
          </w:p>
        </w:tc>
        <w:tc>
          <w:tcPr>
            <w:tcW w:w="992" w:type="dxa"/>
          </w:tcPr>
          <w:p w:rsidR="007245CD" w:rsidRPr="0062702B" w:rsidRDefault="007245CD" w:rsidP="005344A1">
            <w:r w:rsidRPr="0062702B">
              <w:t>Открт новых знаний</w:t>
            </w:r>
          </w:p>
        </w:tc>
        <w:tc>
          <w:tcPr>
            <w:tcW w:w="4820" w:type="dxa"/>
          </w:tcPr>
          <w:p w:rsidR="007245CD" w:rsidRPr="0062702B" w:rsidRDefault="007245CD" w:rsidP="0057091C">
            <w:pPr>
              <w:rPr>
                <w:rFonts w:ascii="Times New Roman CYR" w:eastAsia="Calibri" w:hAnsi="Times New Roman CYR" w:cs="Times New Roman CYR"/>
                <w:b/>
                <w:bCs/>
              </w:rPr>
            </w:pPr>
            <w:r w:rsidRPr="001618D2">
              <w:rPr>
                <w:rFonts w:ascii="Times New Roman CYR" w:eastAsia="Calibri" w:hAnsi="Times New Roman CYR" w:cs="Times New Roman CYR"/>
                <w:bCs/>
              </w:rPr>
              <w:t xml:space="preserve">Народный 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костюм – украшение символичным орнаментом, вышивкой.</w:t>
            </w:r>
          </w:p>
        </w:tc>
        <w:tc>
          <w:tcPr>
            <w:tcW w:w="708" w:type="dxa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0C2D90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Собирать иллюстративный материал по народным праздничным костюмам.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8 н</w:t>
            </w:r>
          </w:p>
        </w:tc>
        <w:tc>
          <w:tcPr>
            <w:tcW w:w="851" w:type="dxa"/>
          </w:tcPr>
          <w:p w:rsidR="007245CD" w:rsidRPr="0062702B" w:rsidRDefault="007245CD" w:rsidP="00F132A5">
            <w:pPr>
              <w:pBdr>
                <w:bottom w:val="single" w:sz="6" w:space="1" w:color="auto"/>
              </w:pBdr>
              <w:jc w:val="center"/>
              <w:rPr>
                <w:rFonts w:ascii="Times New Roman CYR" w:eastAsia="Calibri" w:hAnsi="Times New Roman CYR" w:cs="Times New Roman CYR"/>
                <w:bCs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55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9</w:t>
            </w:r>
          </w:p>
        </w:tc>
        <w:tc>
          <w:tcPr>
            <w:tcW w:w="2693" w:type="dxa"/>
          </w:tcPr>
          <w:p w:rsidR="007245CD" w:rsidRPr="0062702B" w:rsidRDefault="007245CD" w:rsidP="00E367EF">
            <w:pPr>
              <w:widowControl w:val="0"/>
              <w:autoSpaceDE w:val="0"/>
              <w:autoSpaceDN w:val="0"/>
              <w:adjustRightInd w:val="0"/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>Праздничные народные гулянья</w:t>
            </w:r>
            <w:r w:rsidRPr="0062702B">
              <w:rPr>
                <w:rFonts w:eastAsia="Calibri"/>
                <w:b/>
              </w:rPr>
              <w:t xml:space="preserve">. </w:t>
            </w:r>
          </w:p>
        </w:tc>
        <w:tc>
          <w:tcPr>
            <w:tcW w:w="992" w:type="dxa"/>
          </w:tcPr>
          <w:p w:rsidR="007245CD" w:rsidRPr="0062702B" w:rsidRDefault="007245CD" w:rsidP="00572C21">
            <w:r w:rsidRPr="0062702B">
              <w:t>Систе-матизц обобя</w:t>
            </w:r>
          </w:p>
        </w:tc>
        <w:tc>
          <w:tcPr>
            <w:tcW w:w="4820" w:type="dxa"/>
          </w:tcPr>
          <w:p w:rsidR="007245CD" w:rsidRPr="0062702B" w:rsidRDefault="007245CD" w:rsidP="007B63CB">
            <w:pPr>
              <w:rPr>
                <w:rFonts w:eastAsia="Calibri"/>
                <w:b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Одежда и обычаи.</w:t>
            </w:r>
            <w:r w:rsidRPr="0062702B">
              <w:rPr>
                <w:rFonts w:eastAsia="Calibri"/>
                <w:b/>
              </w:rPr>
              <w:t xml:space="preserve"> </w:t>
            </w:r>
          </w:p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</w:p>
        </w:tc>
        <w:tc>
          <w:tcPr>
            <w:tcW w:w="708" w:type="dxa"/>
          </w:tcPr>
          <w:p w:rsidR="007245CD" w:rsidRPr="0062702B" w:rsidRDefault="007245CD" w:rsidP="0089078E">
            <w:proofErr w:type="gramStart"/>
            <w:r w:rsidRPr="0062702B">
              <w:rPr>
                <w:bCs/>
              </w:rPr>
              <w:t>Инди-вид</w:t>
            </w:r>
            <w:proofErr w:type="gramEnd"/>
            <w:r w:rsidRPr="0062702B">
              <w:rPr>
                <w:bCs/>
              </w:rPr>
              <w:t>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572C21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Подбор иллюстративного и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литерату</w:t>
            </w:r>
            <w:r w:rsidR="00572C21">
              <w:rPr>
                <w:rFonts w:ascii="Times New Roman CYR" w:eastAsia="Calibri" w:hAnsi="Times New Roman CYR" w:cs="Times New Roman CYR"/>
                <w:bCs/>
              </w:rPr>
              <w:t>р-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ного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материала о старинном и совре</w:t>
            </w:r>
            <w:r w:rsidR="00572C21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менном декоративном искусстве.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9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  <w:rPr>
                <w:rFonts w:ascii="Times New Roman CYR" w:eastAsia="Calibri" w:hAnsi="Times New Roman CYR" w:cs="Times New Roman CYR"/>
                <w:bCs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553BF">
            <w:pPr>
              <w:jc w:val="center"/>
              <w:rPr>
                <w:rFonts w:eastAsia="Calibri"/>
              </w:rPr>
            </w:pPr>
          </w:p>
        </w:tc>
        <w:tc>
          <w:tcPr>
            <w:tcW w:w="2693" w:type="dxa"/>
          </w:tcPr>
          <w:p w:rsidR="007245CD" w:rsidRPr="0062702B" w:rsidRDefault="007245CD" w:rsidP="00E367EF">
            <w:pPr>
              <w:spacing w:before="40" w:line="259" w:lineRule="auto"/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>2 четверть</w:t>
            </w:r>
          </w:p>
        </w:tc>
        <w:tc>
          <w:tcPr>
            <w:tcW w:w="992" w:type="dxa"/>
          </w:tcPr>
          <w:p w:rsidR="007245CD" w:rsidRPr="0062702B" w:rsidRDefault="007245CD" w:rsidP="00E367EF"/>
        </w:tc>
        <w:tc>
          <w:tcPr>
            <w:tcW w:w="4820" w:type="dxa"/>
          </w:tcPr>
          <w:p w:rsidR="007245CD" w:rsidRPr="0062702B" w:rsidRDefault="007245CD" w:rsidP="00E367EF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eastAsia="Calibri"/>
                <w:b/>
              </w:rPr>
              <w:t>Связь времен в народном искусстве</w:t>
            </w:r>
          </w:p>
        </w:tc>
        <w:tc>
          <w:tcPr>
            <w:tcW w:w="708" w:type="dxa"/>
          </w:tcPr>
          <w:p w:rsidR="007245CD" w:rsidRPr="0062702B" w:rsidRDefault="007245CD" w:rsidP="00E367EF">
            <w:pPr>
              <w:rPr>
                <w:bCs/>
              </w:rPr>
            </w:pPr>
          </w:p>
        </w:tc>
        <w:tc>
          <w:tcPr>
            <w:tcW w:w="567" w:type="dxa"/>
            <w:gridSpan w:val="2"/>
          </w:tcPr>
          <w:p w:rsidR="007245CD" w:rsidRPr="0062702B" w:rsidRDefault="007245CD" w:rsidP="00E367EF">
            <w:pPr>
              <w:rPr>
                <w:bCs/>
              </w:rPr>
            </w:pPr>
          </w:p>
        </w:tc>
        <w:tc>
          <w:tcPr>
            <w:tcW w:w="4253" w:type="dxa"/>
            <w:gridSpan w:val="2"/>
          </w:tcPr>
          <w:p w:rsidR="007245CD" w:rsidRPr="0062702B" w:rsidRDefault="007245CD" w:rsidP="00E367EF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t>-  7 уроков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ind w:left="-24" w:firstLine="24"/>
              <w:jc w:val="center"/>
            </w:pP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---</w:t>
            </w: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55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10</w:t>
            </w:r>
          </w:p>
        </w:tc>
        <w:tc>
          <w:tcPr>
            <w:tcW w:w="2693" w:type="dxa"/>
          </w:tcPr>
          <w:p w:rsidR="007245CD" w:rsidRPr="0062702B" w:rsidRDefault="007245CD" w:rsidP="007B63CB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Древние образы в современных народных игрушках.</w:t>
            </w:r>
          </w:p>
        </w:tc>
        <w:tc>
          <w:tcPr>
            <w:tcW w:w="992" w:type="dxa"/>
          </w:tcPr>
          <w:p w:rsidR="007245CD" w:rsidRPr="0062702B" w:rsidRDefault="007245CD" w:rsidP="0069248F">
            <w:r w:rsidRPr="0062702B">
              <w:t>Актуа-лизац и знаний и умений</w:t>
            </w:r>
          </w:p>
        </w:tc>
        <w:tc>
          <w:tcPr>
            <w:tcW w:w="4820" w:type="dxa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Живучесть древних образов - коня и птицы и бабы  в современных народных игрушках.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Дымковская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и Филимоновская игрушки. Форма и приёмы росписи. Выразительные детали.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proofErr w:type="gramStart"/>
            <w:r w:rsidRPr="0062702B">
              <w:rPr>
                <w:bCs/>
              </w:rPr>
              <w:t>Инди-вид</w:t>
            </w:r>
            <w:proofErr w:type="gramEnd"/>
            <w:r w:rsidRPr="0062702B">
              <w:rPr>
                <w:bCs/>
              </w:rPr>
              <w:t>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A54A93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Подобрать иллюстративный материал по теме глиняные росписные игрушки в современных народных промыслах. Рассмотреть имеющиеся дома народные игрушки.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10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55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11</w:t>
            </w:r>
          </w:p>
        </w:tc>
        <w:tc>
          <w:tcPr>
            <w:tcW w:w="2693" w:type="dxa"/>
          </w:tcPr>
          <w:p w:rsidR="007245CD" w:rsidRPr="0062702B" w:rsidRDefault="007245CD" w:rsidP="00790C75">
            <w:pPr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>Единство формы и декора в народных игрушках.</w:t>
            </w:r>
            <w:r w:rsidRPr="0062702B">
              <w:t xml:space="preserve"> </w:t>
            </w:r>
          </w:p>
        </w:tc>
        <w:tc>
          <w:tcPr>
            <w:tcW w:w="992" w:type="dxa"/>
          </w:tcPr>
          <w:p w:rsidR="007245CD" w:rsidRPr="0062702B" w:rsidRDefault="007245CD" w:rsidP="007B63CB">
            <w:proofErr w:type="gramStart"/>
            <w:r w:rsidRPr="0062702B">
              <w:t>Откры-тие</w:t>
            </w:r>
            <w:proofErr w:type="gramEnd"/>
            <w:r w:rsidRPr="0062702B">
              <w:t xml:space="preserve"> новых знаний</w:t>
            </w:r>
          </w:p>
        </w:tc>
        <w:tc>
          <w:tcPr>
            <w:tcW w:w="4820" w:type="dxa"/>
          </w:tcPr>
          <w:p w:rsidR="007245CD" w:rsidRPr="0062702B" w:rsidRDefault="007245CD" w:rsidP="00572C21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Единство декоративной росписи и формы игрушки. Образное значение древних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деко</w:t>
            </w:r>
            <w:r w:rsidR="00572C21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ративных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узоров - солнечные узоры.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Радуж</w:t>
            </w:r>
            <w:r w:rsidR="00572C21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ные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полоски – образ сияния. Зависимость формы узоров от материала. Сравнен</w:t>
            </w:r>
            <w:r w:rsidR="00572C21">
              <w:rPr>
                <w:rFonts w:ascii="Times New Roman CYR" w:eastAsia="Calibri" w:hAnsi="Times New Roman CYR" w:cs="Times New Roman CYR"/>
                <w:bCs/>
              </w:rPr>
              <w:t xml:space="preserve"> 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узор.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Подбор иллюстративного материала по народным промыслам –  Гжель, Хохлома, Жостово и местные региональные промыслы.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11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36478E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12 </w:t>
            </w:r>
          </w:p>
        </w:tc>
        <w:tc>
          <w:tcPr>
            <w:tcW w:w="2693" w:type="dxa"/>
          </w:tcPr>
          <w:p w:rsidR="007245CD" w:rsidRPr="0062702B" w:rsidRDefault="007245CD" w:rsidP="006553BF">
            <w:pPr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Народные промыслы. Их истоки и современное развитие.          </w:t>
            </w:r>
          </w:p>
          <w:p w:rsidR="007245CD" w:rsidRPr="0062702B" w:rsidRDefault="007245CD" w:rsidP="006553BF">
            <w:pPr>
              <w:spacing w:before="40" w:line="259" w:lineRule="auto"/>
              <w:rPr>
                <w:rFonts w:eastAsia="Calibri"/>
              </w:rPr>
            </w:pPr>
          </w:p>
        </w:tc>
        <w:tc>
          <w:tcPr>
            <w:tcW w:w="992" w:type="dxa"/>
          </w:tcPr>
          <w:p w:rsidR="007245CD" w:rsidRPr="0062702B" w:rsidRDefault="007245CD" w:rsidP="007B63CB">
            <w:proofErr w:type="gramStart"/>
            <w:r w:rsidRPr="0062702B">
              <w:t>Откры-тие</w:t>
            </w:r>
            <w:proofErr w:type="gramEnd"/>
            <w:r w:rsidRPr="0062702B">
              <w:t xml:space="preserve"> новых знаний</w:t>
            </w:r>
          </w:p>
        </w:tc>
        <w:tc>
          <w:tcPr>
            <w:tcW w:w="4820" w:type="dxa"/>
          </w:tcPr>
          <w:p w:rsidR="007245CD" w:rsidRPr="0062702B" w:rsidRDefault="007245CD" w:rsidP="0036478E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Хохломская посуда, жостовские подносы, гжельская керамика. История и традиции. Своеобразие художественного языка и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цве</w:t>
            </w:r>
            <w:r w:rsidR="005344A1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товой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гаммы.  Единство  формы и декора. </w:t>
            </w:r>
          </w:p>
        </w:tc>
        <w:tc>
          <w:tcPr>
            <w:tcW w:w="708" w:type="dxa"/>
          </w:tcPr>
          <w:p w:rsidR="007245CD" w:rsidRPr="0062702B" w:rsidRDefault="007245CD" w:rsidP="007B63CB"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Подобрать иллюстративный материал по теме художественные промыслы нашей страны.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12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E367E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13</w:t>
            </w:r>
          </w:p>
        </w:tc>
        <w:tc>
          <w:tcPr>
            <w:tcW w:w="2693" w:type="dxa"/>
          </w:tcPr>
          <w:p w:rsidR="007245CD" w:rsidRPr="0062702B" w:rsidRDefault="007245CD" w:rsidP="006553BF">
            <w:pPr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>Местный народный промысел.</w:t>
            </w:r>
          </w:p>
        </w:tc>
        <w:tc>
          <w:tcPr>
            <w:tcW w:w="992" w:type="dxa"/>
          </w:tcPr>
          <w:p w:rsidR="007245CD" w:rsidRPr="0062702B" w:rsidRDefault="007245CD" w:rsidP="007B63CB">
            <w:proofErr w:type="gramStart"/>
            <w:r w:rsidRPr="0062702B">
              <w:t>Откры-тие</w:t>
            </w:r>
            <w:proofErr w:type="gramEnd"/>
            <w:r w:rsidRPr="0062702B">
              <w:t xml:space="preserve"> новых знаний</w:t>
            </w:r>
          </w:p>
        </w:tc>
        <w:tc>
          <w:tcPr>
            <w:tcW w:w="4820" w:type="dxa"/>
          </w:tcPr>
          <w:p w:rsidR="007245CD" w:rsidRPr="0062702B" w:rsidRDefault="007245CD" w:rsidP="008403BF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Местный промысел – Казанская керамика, её традиции и особенности. История и традиции. Своеобразие художественного языка и цветовой гаммы.  Единство  формы и декора</w:t>
            </w:r>
          </w:p>
        </w:tc>
        <w:tc>
          <w:tcPr>
            <w:tcW w:w="708" w:type="dxa"/>
          </w:tcPr>
          <w:p w:rsidR="007245CD" w:rsidRPr="0062702B" w:rsidRDefault="007245CD" w:rsidP="009B4E61"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36478E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Подобрать иллюстративный материал по теме </w:t>
            </w:r>
            <w:r w:rsidRPr="0062702B">
              <w:rPr>
                <w:rFonts w:eastAsia="Calibri"/>
              </w:rPr>
              <w:t xml:space="preserve">Местный 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художественный</w:t>
            </w:r>
            <w:r w:rsidRPr="0062702B">
              <w:rPr>
                <w:rFonts w:eastAsia="Calibri"/>
              </w:rPr>
              <w:t xml:space="preserve"> народный промысел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13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36478E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14 </w:t>
            </w:r>
          </w:p>
        </w:tc>
        <w:tc>
          <w:tcPr>
            <w:tcW w:w="2693" w:type="dxa"/>
          </w:tcPr>
          <w:p w:rsidR="007245CD" w:rsidRPr="0062702B" w:rsidRDefault="007245CD" w:rsidP="0036478E">
            <w:pPr>
              <w:spacing w:before="40" w:line="259" w:lineRule="auto"/>
              <w:rPr>
                <w:rFonts w:eastAsia="Calibri"/>
              </w:rPr>
            </w:pPr>
            <w:r w:rsidRPr="0062702B">
              <w:rPr>
                <w:b/>
              </w:rPr>
              <w:t>П</w:t>
            </w:r>
            <w:r w:rsidRPr="0062702B">
              <w:rPr>
                <w:rFonts w:eastAsia="Calibri"/>
                <w:b/>
              </w:rPr>
              <w:t>рактическая работа в четверти №2 за 2 четверть «</w:t>
            </w:r>
            <w:r w:rsidRPr="0062702B">
              <w:rPr>
                <w:rFonts w:eastAsia="Calibri"/>
              </w:rPr>
              <w:t xml:space="preserve">Предметы народных промыслов в нашей повседневной жизни»         </w:t>
            </w:r>
          </w:p>
        </w:tc>
        <w:tc>
          <w:tcPr>
            <w:tcW w:w="992" w:type="dxa"/>
          </w:tcPr>
          <w:p w:rsidR="007245CD" w:rsidRPr="0062702B" w:rsidRDefault="007245CD" w:rsidP="007B63CB">
            <w:proofErr w:type="gramStart"/>
            <w:r w:rsidRPr="0062702B">
              <w:t>Откры-тие</w:t>
            </w:r>
            <w:proofErr w:type="gramEnd"/>
            <w:r w:rsidRPr="0062702B">
              <w:t xml:space="preserve"> новых знаний</w:t>
            </w:r>
          </w:p>
        </w:tc>
        <w:tc>
          <w:tcPr>
            <w:tcW w:w="4820" w:type="dxa"/>
          </w:tcPr>
          <w:p w:rsidR="007245CD" w:rsidRPr="0062702B" w:rsidRDefault="007245CD" w:rsidP="00FF3D20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Широкое распространение в современной жизни изделий народных мастеров в современной жизни. Жизнерадостный колорит и цветовые ритмы и доминанты. </w:t>
            </w:r>
          </w:p>
          <w:p w:rsidR="007245CD" w:rsidRPr="0062702B" w:rsidRDefault="007245CD" w:rsidP="0057091C">
            <w:pPr>
              <w:rPr>
                <w:rFonts w:ascii="Times New Roman CYR" w:eastAsia="Calibri" w:hAnsi="Times New Roman CYR" w:cs="Times New Roman CYR"/>
                <w:bCs/>
              </w:rPr>
            </w:pP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14. Подготовиться к выступлению с показом собранного материала по теме: художественные промыслы нашей страны.  </w:t>
            </w:r>
          </w:p>
          <w:p w:rsidR="007245CD" w:rsidRPr="0062702B" w:rsidRDefault="007245CD" w:rsidP="0036478E">
            <w:pPr>
              <w:rPr>
                <w:rFonts w:ascii="Times New Roman CYR" w:eastAsia="Calibri" w:hAnsi="Times New Roman CYR" w:cs="Times New Roman CYR"/>
                <w:bCs/>
              </w:rPr>
            </w:pP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14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E367E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15</w:t>
            </w:r>
          </w:p>
        </w:tc>
        <w:tc>
          <w:tcPr>
            <w:tcW w:w="2693" w:type="dxa"/>
          </w:tcPr>
          <w:p w:rsidR="007245CD" w:rsidRPr="0062702B" w:rsidRDefault="007245CD" w:rsidP="0076023D">
            <w:pPr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>Декоративный натюрморт с натуры.</w:t>
            </w:r>
          </w:p>
        </w:tc>
        <w:tc>
          <w:tcPr>
            <w:tcW w:w="992" w:type="dxa"/>
          </w:tcPr>
          <w:p w:rsidR="007245CD" w:rsidRPr="0062702B" w:rsidRDefault="007245CD" w:rsidP="007B63CB">
            <w:proofErr w:type="gramStart"/>
            <w:r w:rsidRPr="0062702B">
              <w:t>Откры-тие</w:t>
            </w:r>
            <w:proofErr w:type="gramEnd"/>
            <w:r w:rsidRPr="0062702B">
              <w:t xml:space="preserve"> новых знаний</w:t>
            </w:r>
          </w:p>
        </w:tc>
        <w:tc>
          <w:tcPr>
            <w:tcW w:w="4820" w:type="dxa"/>
          </w:tcPr>
          <w:p w:rsidR="007245CD" w:rsidRPr="0062702B" w:rsidRDefault="007245CD" w:rsidP="00FF3D20">
            <w:pPr>
              <w:rPr>
                <w:rFonts w:ascii="Times New Roman CYR" w:eastAsia="Calibri" w:hAnsi="Times New Roman CYR" w:cs="Times New Roman CYR"/>
                <w:b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Декоративный натюрморт с натуры. Работа сразу от пятна с постоянной моделировкой формы цветом. Гармонизация композиции на основе цветового ритма, цветовой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доми</w:t>
            </w:r>
            <w:r w:rsidR="00572C21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нанты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>.</w:t>
            </w:r>
          </w:p>
        </w:tc>
        <w:tc>
          <w:tcPr>
            <w:tcW w:w="708" w:type="dxa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Поиск репродукций: художественные промыслы нашей страны. 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15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4B10DE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16</w:t>
            </w:r>
          </w:p>
        </w:tc>
        <w:tc>
          <w:tcPr>
            <w:tcW w:w="2693" w:type="dxa"/>
          </w:tcPr>
          <w:p w:rsidR="007245CD" w:rsidRPr="0062702B" w:rsidRDefault="007245CD" w:rsidP="00B86C9C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Современный интерес к народным промыслам в нашей жизни</w:t>
            </w:r>
            <w:r w:rsidRPr="0062702B">
              <w:t xml:space="preserve"> </w:t>
            </w:r>
          </w:p>
        </w:tc>
        <w:tc>
          <w:tcPr>
            <w:tcW w:w="992" w:type="dxa"/>
          </w:tcPr>
          <w:p w:rsidR="007245CD" w:rsidRPr="0062702B" w:rsidRDefault="007245CD" w:rsidP="00E20820">
            <w:pPr>
              <w:jc w:val="center"/>
              <w:rPr>
                <w:sz w:val="20"/>
                <w:szCs w:val="20"/>
              </w:rPr>
            </w:pPr>
            <w:proofErr w:type="gramStart"/>
            <w:r w:rsidRPr="0062702B">
              <w:t>Закреп-лени</w:t>
            </w:r>
            <w:proofErr w:type="gramEnd"/>
            <w:r w:rsidRPr="0062702B">
              <w:t xml:space="preserve"> знаний</w:t>
            </w:r>
          </w:p>
        </w:tc>
        <w:tc>
          <w:tcPr>
            <w:tcW w:w="4820" w:type="dxa"/>
          </w:tcPr>
          <w:p w:rsidR="007245CD" w:rsidRPr="0062702B" w:rsidRDefault="007245CD" w:rsidP="005344A1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Викторина с беседой и интересными заданиями-загадками. История промысла и            символика языка.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Подумать, как интересно можно украсить свой дом, используя новые знания о художественных промыслах.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16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E367E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693" w:type="dxa"/>
          </w:tcPr>
          <w:p w:rsidR="007245CD" w:rsidRPr="0062702B" w:rsidRDefault="007245CD" w:rsidP="007F5318">
            <w:pPr>
              <w:rPr>
                <w:rFonts w:eastAsia="Calibri"/>
                <w:b/>
              </w:rPr>
            </w:pPr>
            <w:r w:rsidRPr="0062702B">
              <w:rPr>
                <w:b/>
              </w:rPr>
              <w:t>3 четверть</w:t>
            </w:r>
          </w:p>
        </w:tc>
        <w:tc>
          <w:tcPr>
            <w:tcW w:w="992" w:type="dxa"/>
          </w:tcPr>
          <w:p w:rsidR="007245CD" w:rsidRPr="0062702B" w:rsidRDefault="007245CD" w:rsidP="007F5318"/>
        </w:tc>
        <w:tc>
          <w:tcPr>
            <w:tcW w:w="4820" w:type="dxa"/>
          </w:tcPr>
          <w:p w:rsidR="007245CD" w:rsidRPr="0062702B" w:rsidRDefault="007245CD" w:rsidP="007F5318">
            <w:pPr>
              <w:rPr>
                <w:rFonts w:ascii="Times New Roman CYR" w:eastAsia="Calibri" w:hAnsi="Times New Roman CYR" w:cs="Times New Roman CYR"/>
                <w:b/>
                <w:bCs/>
              </w:rPr>
            </w:pPr>
            <w:r w:rsidRPr="0062702B">
              <w:rPr>
                <w:rFonts w:eastAsia="Calibri"/>
                <w:b/>
              </w:rPr>
              <w:t>Декор, человек</w:t>
            </w:r>
            <w:proofErr w:type="gramStart"/>
            <w:r w:rsidRPr="0062702B">
              <w:rPr>
                <w:rFonts w:eastAsia="Calibri"/>
                <w:b/>
              </w:rPr>
              <w:t xml:space="preserve"> ,</w:t>
            </w:r>
            <w:proofErr w:type="gramEnd"/>
            <w:r w:rsidRPr="0062702B">
              <w:rPr>
                <w:rFonts w:eastAsia="Calibri"/>
                <w:b/>
              </w:rPr>
              <w:t xml:space="preserve"> общество и время</w:t>
            </w:r>
          </w:p>
        </w:tc>
        <w:tc>
          <w:tcPr>
            <w:tcW w:w="708" w:type="dxa"/>
          </w:tcPr>
          <w:p w:rsidR="007245CD" w:rsidRPr="0062702B" w:rsidRDefault="007245CD" w:rsidP="007F5318">
            <w:pPr>
              <w:rPr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7245CD" w:rsidRPr="0062702B" w:rsidRDefault="007245CD" w:rsidP="007F5318">
            <w:pPr>
              <w:rPr>
                <w:b/>
                <w:bCs/>
              </w:rPr>
            </w:pPr>
          </w:p>
        </w:tc>
        <w:tc>
          <w:tcPr>
            <w:tcW w:w="4253" w:type="dxa"/>
            <w:gridSpan w:val="2"/>
          </w:tcPr>
          <w:p w:rsidR="007245CD" w:rsidRPr="0062702B" w:rsidRDefault="007245CD" w:rsidP="007F5318">
            <w:pPr>
              <w:rPr>
                <w:rFonts w:ascii="Times New Roman CYR" w:eastAsia="Calibri" w:hAnsi="Times New Roman CYR" w:cs="Times New Roman CYR"/>
                <w:b/>
                <w:bCs/>
              </w:rPr>
            </w:pPr>
            <w:r w:rsidRPr="0062702B">
              <w:rPr>
                <w:b/>
              </w:rPr>
              <w:t>10 уроков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ind w:left="-24" w:firstLine="24"/>
              <w:jc w:val="center"/>
            </w:pP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  <w:r w:rsidRPr="0062702B">
              <w:t>---</w:t>
            </w: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4B10DE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17</w:t>
            </w:r>
          </w:p>
        </w:tc>
        <w:tc>
          <w:tcPr>
            <w:tcW w:w="2693" w:type="dxa"/>
          </w:tcPr>
          <w:p w:rsidR="007245CD" w:rsidRPr="0062702B" w:rsidRDefault="007245CD" w:rsidP="006553BF">
            <w:pPr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>Введение в проблематику четверти.</w:t>
            </w:r>
          </w:p>
        </w:tc>
        <w:tc>
          <w:tcPr>
            <w:tcW w:w="992" w:type="dxa"/>
          </w:tcPr>
          <w:p w:rsidR="007245CD" w:rsidRPr="0062702B" w:rsidRDefault="007245CD" w:rsidP="0089078E">
            <w:r w:rsidRPr="0062702B">
              <w:t xml:space="preserve">Актуа-лизац знаний и </w:t>
            </w:r>
            <w:proofErr w:type="gramStart"/>
            <w:r w:rsidRPr="0062702B">
              <w:t>умен</w:t>
            </w:r>
            <w:proofErr w:type="gramEnd"/>
          </w:p>
        </w:tc>
        <w:tc>
          <w:tcPr>
            <w:tcW w:w="4820" w:type="dxa"/>
          </w:tcPr>
          <w:p w:rsidR="007245CD" w:rsidRPr="0062702B" w:rsidRDefault="007245CD" w:rsidP="005344A1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Выражение через декор принадлежности к различным социальным группам развития общества. Влияние мировоззрения и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усло</w:t>
            </w:r>
            <w:r w:rsidR="005344A1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вия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жизни людей разных стран и разных эпох на образный строй декоративного иск</w:t>
            </w:r>
            <w:r w:rsidR="005344A1">
              <w:rPr>
                <w:rFonts w:ascii="Times New Roman CYR" w:eastAsia="Calibri" w:hAnsi="Times New Roman CYR" w:cs="Times New Roman CYR"/>
                <w:bCs/>
              </w:rPr>
              <w:t xml:space="preserve">. 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FF3D20">
            <w:pPr>
              <w:rPr>
                <w:rFonts w:eastAsia="Calibri"/>
                <w:bCs/>
              </w:rPr>
            </w:pPr>
            <w:r w:rsidRPr="0062702B">
              <w:rPr>
                <w:rFonts w:eastAsia="Calibri"/>
              </w:rPr>
              <w:t>Принести иллюстративный материал по декоративному искусству  Древнего Египта и Древней Греции.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17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4B10DE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18</w:t>
            </w:r>
          </w:p>
        </w:tc>
        <w:tc>
          <w:tcPr>
            <w:tcW w:w="2693" w:type="dxa"/>
          </w:tcPr>
          <w:p w:rsidR="007245CD" w:rsidRPr="0062702B" w:rsidRDefault="007245CD" w:rsidP="00E367EF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Из истории декоративного искусства</w:t>
            </w:r>
          </w:p>
        </w:tc>
        <w:tc>
          <w:tcPr>
            <w:tcW w:w="992" w:type="dxa"/>
          </w:tcPr>
          <w:p w:rsidR="007245CD" w:rsidRPr="0062702B" w:rsidRDefault="007245CD" w:rsidP="005344A1">
            <w:r w:rsidRPr="0062702B">
              <w:t>Открт новых знаний</w:t>
            </w:r>
          </w:p>
        </w:tc>
        <w:tc>
          <w:tcPr>
            <w:tcW w:w="4820" w:type="dxa"/>
          </w:tcPr>
          <w:p w:rsidR="007245CD" w:rsidRPr="0062702B" w:rsidRDefault="007245CD" w:rsidP="004C5414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Роль ДПИ в эпоху Древнего Египта и Древней Греции. Символика украшений. 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B17530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Найти репродукции по теме урока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18 н</w:t>
            </w:r>
          </w:p>
        </w:tc>
        <w:tc>
          <w:tcPr>
            <w:tcW w:w="851" w:type="dxa"/>
          </w:tcPr>
          <w:p w:rsidR="007245CD" w:rsidRPr="0062702B" w:rsidRDefault="007245CD" w:rsidP="008D4E00">
            <w:pPr>
              <w:rPr>
                <w:b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7D0053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19 </w:t>
            </w:r>
          </w:p>
        </w:tc>
        <w:tc>
          <w:tcPr>
            <w:tcW w:w="2693" w:type="dxa"/>
          </w:tcPr>
          <w:p w:rsidR="007245CD" w:rsidRPr="0062702B" w:rsidRDefault="007245CD" w:rsidP="007D0053">
            <w:pPr>
              <w:rPr>
                <w:rFonts w:eastAsia="Calibri"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Гжель, Хохлома, Жостово и местные региональные промыслы</w:t>
            </w:r>
            <w:r w:rsidRPr="0062702B">
              <w:rPr>
                <w:rFonts w:eastAsia="Calibri"/>
              </w:rPr>
              <w:t xml:space="preserve"> </w:t>
            </w:r>
          </w:p>
        </w:tc>
        <w:tc>
          <w:tcPr>
            <w:tcW w:w="992" w:type="dxa"/>
          </w:tcPr>
          <w:p w:rsidR="007245CD" w:rsidRPr="0062702B" w:rsidRDefault="007245CD" w:rsidP="009B4E61">
            <w:proofErr w:type="gramStart"/>
            <w:r w:rsidRPr="0062702B">
              <w:t>Откры-тие</w:t>
            </w:r>
            <w:proofErr w:type="gramEnd"/>
            <w:r w:rsidRPr="0062702B">
              <w:t xml:space="preserve"> новых знаний</w:t>
            </w:r>
          </w:p>
        </w:tc>
        <w:tc>
          <w:tcPr>
            <w:tcW w:w="4820" w:type="dxa"/>
          </w:tcPr>
          <w:p w:rsidR="007245CD" w:rsidRPr="0062702B" w:rsidRDefault="007245CD" w:rsidP="005344A1"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Хохломская посуда, жостовские подносы, гжельская керамика. История и традиции. Своеобразие художественного языка и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цве</w:t>
            </w:r>
            <w:r w:rsidR="005344A1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товой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гаммы.  Единство  формы и декора.</w:t>
            </w:r>
          </w:p>
        </w:tc>
        <w:tc>
          <w:tcPr>
            <w:tcW w:w="708" w:type="dxa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B17530">
            <w:pPr>
              <w:rPr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Найти репродукции по теме урока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19 н</w:t>
            </w:r>
          </w:p>
        </w:tc>
        <w:tc>
          <w:tcPr>
            <w:tcW w:w="851" w:type="dxa"/>
          </w:tcPr>
          <w:p w:rsidR="007245CD" w:rsidRPr="0062702B" w:rsidRDefault="007245CD" w:rsidP="0069549C">
            <w:pPr>
              <w:rPr>
                <w:b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840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20</w:t>
            </w:r>
          </w:p>
        </w:tc>
        <w:tc>
          <w:tcPr>
            <w:tcW w:w="2693" w:type="dxa"/>
          </w:tcPr>
          <w:p w:rsidR="007245CD" w:rsidRPr="0062702B" w:rsidRDefault="007245CD" w:rsidP="004B10DE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 Роль декоративно- прикладного искусства Древнего Египта</w:t>
            </w:r>
          </w:p>
        </w:tc>
        <w:tc>
          <w:tcPr>
            <w:tcW w:w="992" w:type="dxa"/>
          </w:tcPr>
          <w:p w:rsidR="007245CD" w:rsidRPr="0062702B" w:rsidRDefault="007245CD" w:rsidP="005344A1">
            <w:r w:rsidRPr="0062702B">
              <w:t>Открт новых знаний</w:t>
            </w:r>
          </w:p>
        </w:tc>
        <w:tc>
          <w:tcPr>
            <w:tcW w:w="4820" w:type="dxa"/>
          </w:tcPr>
          <w:p w:rsidR="007245CD" w:rsidRPr="0062702B" w:rsidRDefault="007245CD" w:rsidP="007D0053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Роль ДПИ в эпоху Древнего Египта. Символика украшений.</w:t>
            </w:r>
          </w:p>
          <w:p w:rsidR="007245CD" w:rsidRPr="0062702B" w:rsidRDefault="007245CD" w:rsidP="009B4E61">
            <w:pPr>
              <w:rPr>
                <w:rFonts w:ascii="Times New Roman CYR" w:eastAsia="Calibri" w:hAnsi="Times New Roman CYR" w:cs="Times New Roman CYR"/>
                <w:bCs/>
              </w:rPr>
            </w:pPr>
          </w:p>
        </w:tc>
        <w:tc>
          <w:tcPr>
            <w:tcW w:w="708" w:type="dxa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B17530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Найти репродукции по теме урока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20 н</w:t>
            </w:r>
          </w:p>
        </w:tc>
        <w:tc>
          <w:tcPr>
            <w:tcW w:w="851" w:type="dxa"/>
          </w:tcPr>
          <w:p w:rsidR="007245CD" w:rsidRPr="0062702B" w:rsidRDefault="007245CD" w:rsidP="0069549C">
            <w:pPr>
              <w:rPr>
                <w:b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840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21</w:t>
            </w:r>
          </w:p>
        </w:tc>
        <w:tc>
          <w:tcPr>
            <w:tcW w:w="2693" w:type="dxa"/>
          </w:tcPr>
          <w:p w:rsidR="007245CD" w:rsidRPr="0062702B" w:rsidRDefault="007245CD" w:rsidP="004B10DE">
            <w:pPr>
              <w:rPr>
                <w:rFonts w:eastAsia="Calibri"/>
              </w:rPr>
            </w:pPr>
            <w:r w:rsidRPr="0062702B">
              <w:rPr>
                <w:rFonts w:eastAsia="Calibri"/>
              </w:rPr>
              <w:t>Роль декоративно- прикладного искусства Древней  Греции.</w:t>
            </w:r>
          </w:p>
        </w:tc>
        <w:tc>
          <w:tcPr>
            <w:tcW w:w="992" w:type="dxa"/>
          </w:tcPr>
          <w:p w:rsidR="007245CD" w:rsidRPr="0062702B" w:rsidRDefault="007245CD" w:rsidP="005344A1">
            <w:r w:rsidRPr="0062702B">
              <w:t>Открт новых знаний</w:t>
            </w:r>
          </w:p>
        </w:tc>
        <w:tc>
          <w:tcPr>
            <w:tcW w:w="4820" w:type="dxa"/>
          </w:tcPr>
          <w:p w:rsidR="007245CD" w:rsidRPr="0062702B" w:rsidRDefault="007245CD" w:rsidP="009B4E61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Роль ДПИ в эпоху Древней Греции, символика прикладного искусства.</w:t>
            </w:r>
          </w:p>
        </w:tc>
        <w:tc>
          <w:tcPr>
            <w:tcW w:w="708" w:type="dxa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B17530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Найти репродукции по теме урока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21 н</w:t>
            </w:r>
          </w:p>
        </w:tc>
        <w:tc>
          <w:tcPr>
            <w:tcW w:w="851" w:type="dxa"/>
          </w:tcPr>
          <w:p w:rsidR="007245CD" w:rsidRPr="0062702B" w:rsidRDefault="007245CD" w:rsidP="0069549C">
            <w:pPr>
              <w:rPr>
                <w:b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840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22 </w:t>
            </w:r>
          </w:p>
        </w:tc>
        <w:tc>
          <w:tcPr>
            <w:tcW w:w="2693" w:type="dxa"/>
          </w:tcPr>
          <w:p w:rsidR="007245CD" w:rsidRPr="0062702B" w:rsidRDefault="007245CD" w:rsidP="005344A1">
            <w:pPr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Значение эмблематики в определении места человека и группы людей в обществе. </w:t>
            </w:r>
          </w:p>
        </w:tc>
        <w:tc>
          <w:tcPr>
            <w:tcW w:w="992" w:type="dxa"/>
          </w:tcPr>
          <w:p w:rsidR="007245CD" w:rsidRPr="0062702B" w:rsidRDefault="007245CD" w:rsidP="004C5414">
            <w:proofErr w:type="gramStart"/>
            <w:r w:rsidRPr="0062702B">
              <w:t>Откры-тие</w:t>
            </w:r>
            <w:proofErr w:type="gramEnd"/>
            <w:r w:rsidRPr="0062702B">
              <w:t xml:space="preserve"> новых знаний</w:t>
            </w:r>
          </w:p>
        </w:tc>
        <w:tc>
          <w:tcPr>
            <w:tcW w:w="4820" w:type="dxa"/>
          </w:tcPr>
          <w:p w:rsidR="007245CD" w:rsidRPr="0062702B" w:rsidRDefault="007245CD" w:rsidP="00A54A93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Символический характер языка ДПИ в гербах, флагах, эмблемах. Символика цвета в классической геральдике. Средневековые гербы.</w:t>
            </w:r>
          </w:p>
        </w:tc>
        <w:tc>
          <w:tcPr>
            <w:tcW w:w="708" w:type="dxa"/>
          </w:tcPr>
          <w:p w:rsidR="007245CD" w:rsidRPr="0062702B" w:rsidRDefault="007245CD" w:rsidP="007B63CB"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eastAsia="Calibri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5. Поиск репродукций, </w:t>
            </w:r>
            <w:r w:rsidRPr="0062702B">
              <w:rPr>
                <w:rFonts w:eastAsia="Calibri"/>
                <w:bCs/>
              </w:rPr>
              <w:t>иллюстраций</w:t>
            </w:r>
            <w:r w:rsidRPr="0062702B">
              <w:rPr>
                <w:rFonts w:eastAsia="Calibri"/>
              </w:rPr>
              <w:t xml:space="preserve"> современных эмблем.</w:t>
            </w:r>
          </w:p>
          <w:p w:rsidR="007245CD" w:rsidRPr="0062702B" w:rsidRDefault="007245CD" w:rsidP="00B17530">
            <w:pPr>
              <w:rPr>
                <w:rFonts w:ascii="Times New Roman CYR" w:eastAsia="Calibri" w:hAnsi="Times New Roman CYR" w:cs="Times New Roman CYR"/>
                <w:bCs/>
              </w:rPr>
            </w:pP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22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840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23</w:t>
            </w:r>
          </w:p>
        </w:tc>
        <w:tc>
          <w:tcPr>
            <w:tcW w:w="2693" w:type="dxa"/>
          </w:tcPr>
          <w:p w:rsidR="007245CD" w:rsidRPr="0062702B" w:rsidRDefault="007245CD" w:rsidP="009B4E61">
            <w:pPr>
              <w:spacing w:before="40" w:line="259" w:lineRule="auto"/>
            </w:pPr>
            <w:r w:rsidRPr="0062702B">
              <w:rPr>
                <w:rFonts w:eastAsia="Calibri"/>
              </w:rPr>
              <w:t>Современная  эмблематика.</w:t>
            </w:r>
          </w:p>
        </w:tc>
        <w:tc>
          <w:tcPr>
            <w:tcW w:w="992" w:type="dxa"/>
          </w:tcPr>
          <w:p w:rsidR="007245CD" w:rsidRPr="0062702B" w:rsidRDefault="007245CD" w:rsidP="005344A1">
            <w:r w:rsidRPr="0062702B">
              <w:t>Открт новых знаний</w:t>
            </w:r>
          </w:p>
        </w:tc>
        <w:tc>
          <w:tcPr>
            <w:tcW w:w="4820" w:type="dxa"/>
          </w:tcPr>
          <w:p w:rsidR="007245CD" w:rsidRPr="0062702B" w:rsidRDefault="007245CD" w:rsidP="009B4E61">
            <w:pPr>
              <w:rPr>
                <w:rFonts w:eastAsia="Calibri"/>
                <w:b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Символический характер языка ДПИ в гербах, флагах, эмблемах. Символика цвета в классической геральдике.</w:t>
            </w:r>
          </w:p>
        </w:tc>
        <w:tc>
          <w:tcPr>
            <w:tcW w:w="708" w:type="dxa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9B4E61">
            <w:pPr>
              <w:rPr>
                <w:rFonts w:eastAsia="Calibri"/>
                <w:b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Подбор материала по декоративному искусству современных гербов. 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23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55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24</w:t>
            </w:r>
          </w:p>
        </w:tc>
        <w:tc>
          <w:tcPr>
            <w:tcW w:w="2693" w:type="dxa"/>
          </w:tcPr>
          <w:p w:rsidR="007245CD" w:rsidRPr="0062702B" w:rsidRDefault="007245CD" w:rsidP="0076023D">
            <w:pPr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  <w:b/>
              </w:rPr>
              <w:t>Практическая работа в четверти №3 за 3 четверть «</w:t>
            </w:r>
            <w:r w:rsidRPr="0062702B">
              <w:rPr>
                <w:rFonts w:eastAsia="Calibri"/>
              </w:rPr>
              <w:t>Значение одежды в выражении принадлежности человека к различным слоям общества</w:t>
            </w:r>
            <w:r w:rsidRPr="0062702B">
              <w:rPr>
                <w:rFonts w:eastAsia="Calibri"/>
                <w:b/>
              </w:rPr>
              <w:t xml:space="preserve"> »</w:t>
            </w:r>
          </w:p>
        </w:tc>
        <w:tc>
          <w:tcPr>
            <w:tcW w:w="992" w:type="dxa"/>
          </w:tcPr>
          <w:p w:rsidR="007245CD" w:rsidRPr="0062702B" w:rsidRDefault="007245CD" w:rsidP="004C5414">
            <w:proofErr w:type="gramStart"/>
            <w:r w:rsidRPr="0062702B">
              <w:t>Закреп-ление</w:t>
            </w:r>
            <w:proofErr w:type="gramEnd"/>
            <w:r w:rsidRPr="0062702B">
              <w:t xml:space="preserve"> знаний</w:t>
            </w:r>
          </w:p>
        </w:tc>
        <w:tc>
          <w:tcPr>
            <w:tcW w:w="4820" w:type="dxa"/>
          </w:tcPr>
          <w:p w:rsidR="007245CD" w:rsidRPr="0062702B" w:rsidRDefault="007245CD" w:rsidP="007D0053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Стилевое единство декора одежды и предметов. Страны, одежда людей различных сословий в эпоху средневековья. Определение по одежде конкретного занятия человека. </w:t>
            </w:r>
          </w:p>
        </w:tc>
        <w:tc>
          <w:tcPr>
            <w:tcW w:w="708" w:type="dxa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57091C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Подбор материала по декоративному искусству разных эпох.  </w:t>
            </w:r>
          </w:p>
          <w:p w:rsidR="007245CD" w:rsidRPr="0062702B" w:rsidRDefault="007245CD" w:rsidP="005344A1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Поиск иллюстраций сказок братьев Гримм, Ш. Перро, Г.Х. Андерсена.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24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7D0053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25 </w:t>
            </w:r>
          </w:p>
        </w:tc>
        <w:tc>
          <w:tcPr>
            <w:tcW w:w="2693" w:type="dxa"/>
          </w:tcPr>
          <w:p w:rsidR="007245CD" w:rsidRPr="0062702B" w:rsidRDefault="007245CD" w:rsidP="00A54A93">
            <w:pPr>
              <w:spacing w:before="40" w:line="259" w:lineRule="auto"/>
              <w:rPr>
                <w:rFonts w:eastAsia="Calibri"/>
                <w:b/>
              </w:rPr>
            </w:pPr>
            <w:r w:rsidRPr="0062702B">
              <w:rPr>
                <w:rFonts w:eastAsia="Calibri"/>
              </w:rPr>
              <w:t>Одежда людей в эпоху средневековья.</w:t>
            </w:r>
            <w:r w:rsidRPr="0062702B">
              <w:rPr>
                <w:rFonts w:eastAsia="Calibri"/>
                <w:b/>
              </w:rPr>
              <w:t xml:space="preserve"> </w:t>
            </w:r>
          </w:p>
          <w:p w:rsidR="007245CD" w:rsidRPr="0062702B" w:rsidRDefault="007245CD" w:rsidP="007D0053">
            <w:pPr>
              <w:spacing w:before="40" w:line="259" w:lineRule="auto"/>
              <w:rPr>
                <w:rFonts w:eastAsia="Calibri"/>
              </w:rPr>
            </w:pPr>
          </w:p>
        </w:tc>
        <w:tc>
          <w:tcPr>
            <w:tcW w:w="992" w:type="dxa"/>
          </w:tcPr>
          <w:p w:rsidR="007245CD" w:rsidRPr="0062702B" w:rsidRDefault="007245CD" w:rsidP="007B63CB">
            <w:proofErr w:type="gramStart"/>
            <w:r w:rsidRPr="0062702B">
              <w:t>Откры-тие</w:t>
            </w:r>
            <w:proofErr w:type="gramEnd"/>
            <w:r w:rsidRPr="0062702B">
              <w:t xml:space="preserve"> новых знаний</w:t>
            </w:r>
          </w:p>
        </w:tc>
        <w:tc>
          <w:tcPr>
            <w:tcW w:w="4820" w:type="dxa"/>
          </w:tcPr>
          <w:p w:rsidR="007245CD" w:rsidRPr="0062702B" w:rsidRDefault="007245CD" w:rsidP="005344A1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Стилевое единство декора одежды и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пред</w:t>
            </w:r>
            <w:r w:rsidR="005344A1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метов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быта и архитектуры определённой эпохи. Страны, одежда людей различных сословий в эпоху средневековья. </w:t>
            </w:r>
            <w:r w:rsidRPr="0062702B">
              <w:rPr>
                <w:rFonts w:eastAsia="Calibri"/>
              </w:rPr>
              <w:t>Одежда людей в эпоху средневековья.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Подготовиться к игре – викторине по теме декор. Человек. Общество. Время.                                   </w:t>
            </w:r>
          </w:p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25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5344A1">
        <w:trPr>
          <w:trHeight w:val="804"/>
        </w:trPr>
        <w:tc>
          <w:tcPr>
            <w:tcW w:w="534" w:type="dxa"/>
          </w:tcPr>
          <w:p w:rsidR="007245CD" w:rsidRPr="0062702B" w:rsidRDefault="007245CD" w:rsidP="008403BF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26</w:t>
            </w:r>
          </w:p>
        </w:tc>
        <w:tc>
          <w:tcPr>
            <w:tcW w:w="2693" w:type="dxa"/>
          </w:tcPr>
          <w:p w:rsidR="007245CD" w:rsidRPr="0062702B" w:rsidRDefault="007245CD" w:rsidP="005344A1">
            <w:pPr>
              <w:spacing w:before="40" w:line="259" w:lineRule="auto"/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>«</w:t>
            </w:r>
            <w:r w:rsidRPr="0062702B">
              <w:rPr>
                <w:rFonts w:eastAsia="Calibri"/>
              </w:rPr>
              <w:t xml:space="preserve">Художественный </w:t>
            </w:r>
            <w:proofErr w:type="gramStart"/>
            <w:r w:rsidRPr="0062702B">
              <w:rPr>
                <w:rFonts w:eastAsia="Calibri"/>
              </w:rPr>
              <w:t>сти</w:t>
            </w:r>
            <w:r w:rsidR="005344A1">
              <w:rPr>
                <w:rFonts w:eastAsia="Calibri"/>
              </w:rPr>
              <w:t>-</w:t>
            </w:r>
            <w:r w:rsidRPr="0062702B">
              <w:rPr>
                <w:rFonts w:eastAsia="Calibri"/>
              </w:rPr>
              <w:t>ль</w:t>
            </w:r>
            <w:proofErr w:type="gramEnd"/>
            <w:r w:rsidRPr="0062702B">
              <w:rPr>
                <w:rFonts w:eastAsia="Calibri"/>
              </w:rPr>
              <w:t xml:space="preserve"> и язык екоративного искусства</w:t>
            </w:r>
            <w:r w:rsidRPr="0062702B">
              <w:rPr>
                <w:rFonts w:eastAsia="Calibri"/>
                <w:b/>
              </w:rPr>
              <w:t>»</w:t>
            </w:r>
          </w:p>
        </w:tc>
        <w:tc>
          <w:tcPr>
            <w:tcW w:w="992" w:type="dxa"/>
          </w:tcPr>
          <w:p w:rsidR="007245CD" w:rsidRPr="0062702B" w:rsidRDefault="007245CD" w:rsidP="007B63CB">
            <w:proofErr w:type="gramStart"/>
            <w:r w:rsidRPr="0062702B">
              <w:t>Откры-тие нов знан</w:t>
            </w:r>
            <w:proofErr w:type="gramEnd"/>
          </w:p>
        </w:tc>
        <w:tc>
          <w:tcPr>
            <w:tcW w:w="4820" w:type="dxa"/>
          </w:tcPr>
          <w:p w:rsidR="007245CD" w:rsidRPr="0062702B" w:rsidRDefault="007245CD" w:rsidP="004216B3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Художественный стиль и язык декоративного искусства, тонкие переходы одного цвета в другой. Цветовые нюансы.  </w:t>
            </w:r>
          </w:p>
        </w:tc>
        <w:tc>
          <w:tcPr>
            <w:tcW w:w="708" w:type="dxa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Найти репродукции по теме урока</w:t>
            </w:r>
          </w:p>
        </w:tc>
        <w:tc>
          <w:tcPr>
            <w:tcW w:w="850" w:type="dxa"/>
          </w:tcPr>
          <w:p w:rsidR="007245CD" w:rsidRPr="0062702B" w:rsidRDefault="006D7BA7" w:rsidP="00876B18">
            <w:pPr>
              <w:ind w:left="-24" w:firstLine="24"/>
              <w:jc w:val="center"/>
            </w:pPr>
            <w:r>
              <w:t>26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4B10DE">
            <w:pPr>
              <w:jc w:val="center"/>
              <w:rPr>
                <w:rFonts w:eastAsia="Calibri"/>
              </w:rPr>
            </w:pPr>
          </w:p>
        </w:tc>
        <w:tc>
          <w:tcPr>
            <w:tcW w:w="2693" w:type="dxa"/>
          </w:tcPr>
          <w:p w:rsidR="007245CD" w:rsidRPr="001618D2" w:rsidRDefault="007245CD" w:rsidP="004B10DE">
            <w:pPr>
              <w:spacing w:before="40" w:line="259" w:lineRule="auto"/>
              <w:rPr>
                <w:rFonts w:eastAsia="Calibri"/>
                <w:b/>
              </w:rPr>
            </w:pPr>
            <w:r w:rsidRPr="001618D2">
              <w:rPr>
                <w:b/>
              </w:rPr>
              <w:t>4 четверть</w:t>
            </w:r>
          </w:p>
        </w:tc>
        <w:tc>
          <w:tcPr>
            <w:tcW w:w="992" w:type="dxa"/>
          </w:tcPr>
          <w:p w:rsidR="007245CD" w:rsidRPr="0062702B" w:rsidRDefault="007245CD" w:rsidP="007B63CB"/>
        </w:tc>
        <w:tc>
          <w:tcPr>
            <w:tcW w:w="4820" w:type="dxa"/>
          </w:tcPr>
          <w:p w:rsidR="007245CD" w:rsidRPr="0062702B" w:rsidRDefault="007245CD" w:rsidP="00B86C9C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eastAsia="Calibri"/>
                <w:b/>
              </w:rPr>
              <w:t xml:space="preserve">Современное декоративное искусство. 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</w:p>
        </w:tc>
        <w:tc>
          <w:tcPr>
            <w:tcW w:w="4253" w:type="dxa"/>
            <w:gridSpan w:val="2"/>
          </w:tcPr>
          <w:p w:rsidR="007245CD" w:rsidRPr="0062702B" w:rsidRDefault="007245CD" w:rsidP="00A54A93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eastAsia="Calibri"/>
                <w:b/>
              </w:rPr>
              <w:t xml:space="preserve">    - </w:t>
            </w:r>
            <w:r w:rsidRPr="0062702B">
              <w:rPr>
                <w:b/>
              </w:rPr>
              <w:t xml:space="preserve"> 8</w:t>
            </w:r>
            <w:r w:rsidRPr="0062702B">
              <w:t xml:space="preserve"> </w:t>
            </w:r>
            <w:r w:rsidRPr="001618D2">
              <w:rPr>
                <w:b/>
              </w:rPr>
              <w:t>уроков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  <w:r w:rsidRPr="0062702B">
              <w:t>---</w:t>
            </w: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7D0053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27 </w:t>
            </w:r>
          </w:p>
        </w:tc>
        <w:tc>
          <w:tcPr>
            <w:tcW w:w="2693" w:type="dxa"/>
          </w:tcPr>
          <w:p w:rsidR="007245CD" w:rsidRPr="0062702B" w:rsidRDefault="007245CD" w:rsidP="005344A1">
            <w:pPr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>Роль декоративного искусства в жизни человека и общества.</w:t>
            </w:r>
          </w:p>
        </w:tc>
        <w:tc>
          <w:tcPr>
            <w:tcW w:w="992" w:type="dxa"/>
          </w:tcPr>
          <w:p w:rsidR="007245CD" w:rsidRPr="0062702B" w:rsidRDefault="007245CD" w:rsidP="004C5414">
            <w:proofErr w:type="gramStart"/>
            <w:r w:rsidRPr="0062702B">
              <w:t>Откры-тие нов знан</w:t>
            </w:r>
            <w:proofErr w:type="gramEnd"/>
          </w:p>
        </w:tc>
        <w:tc>
          <w:tcPr>
            <w:tcW w:w="4820" w:type="dxa"/>
          </w:tcPr>
          <w:p w:rsidR="007245CD" w:rsidRPr="0062702B" w:rsidRDefault="007245CD" w:rsidP="005344A1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Игра – викторина. Выставка работ. Время и стиль в декоративном искусстве.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Декоратив</w:t>
            </w:r>
            <w:r w:rsidR="005344A1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ное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искусство в оформлении интерьеров зд.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5344A1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Посмотреть примеры современного ДПИ в общественных зданиях разного назначения.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27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  <w:rPr>
                <w:sz w:val="20"/>
                <w:szCs w:val="20"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9B4E61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28</w:t>
            </w:r>
          </w:p>
        </w:tc>
        <w:tc>
          <w:tcPr>
            <w:tcW w:w="2693" w:type="dxa"/>
          </w:tcPr>
          <w:p w:rsidR="007245CD" w:rsidRPr="0062702B" w:rsidRDefault="007245CD" w:rsidP="005344A1">
            <w:pPr>
              <w:spacing w:before="40" w:line="259" w:lineRule="auto"/>
              <w:rPr>
                <w:rFonts w:eastAsia="Calibri"/>
              </w:rPr>
            </w:pPr>
            <w:proofErr w:type="gramStart"/>
            <w:r w:rsidRPr="0062702B">
              <w:rPr>
                <w:rFonts w:eastAsia="Calibri"/>
              </w:rPr>
              <w:t>Современное повсед</w:t>
            </w:r>
            <w:r w:rsidR="005344A1">
              <w:rPr>
                <w:rFonts w:eastAsia="Calibri"/>
              </w:rPr>
              <w:t>-</w:t>
            </w:r>
            <w:r w:rsidRPr="0062702B">
              <w:rPr>
                <w:rFonts w:eastAsia="Calibri"/>
              </w:rPr>
              <w:t>невное и выставочное декоративное искус</w:t>
            </w:r>
            <w:r w:rsidR="005344A1">
              <w:rPr>
                <w:rFonts w:eastAsia="Calibri"/>
              </w:rPr>
              <w:t>-</w:t>
            </w:r>
            <w:r w:rsidRPr="0062702B">
              <w:rPr>
                <w:rFonts w:eastAsia="Calibri"/>
              </w:rPr>
              <w:t>сво.</w:t>
            </w:r>
            <w:proofErr w:type="gramEnd"/>
          </w:p>
        </w:tc>
        <w:tc>
          <w:tcPr>
            <w:tcW w:w="992" w:type="dxa"/>
          </w:tcPr>
          <w:p w:rsidR="007245CD" w:rsidRPr="0062702B" w:rsidRDefault="007245CD" w:rsidP="004C5414">
            <w:proofErr w:type="gramStart"/>
            <w:r w:rsidRPr="0062702B">
              <w:t>Откры-тие нов знан</w:t>
            </w:r>
            <w:proofErr w:type="gramEnd"/>
          </w:p>
        </w:tc>
        <w:tc>
          <w:tcPr>
            <w:tcW w:w="4820" w:type="dxa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Декоративное искусство в оформлении интерьеров зданий.</w:t>
            </w:r>
          </w:p>
        </w:tc>
        <w:tc>
          <w:tcPr>
            <w:tcW w:w="708" w:type="dxa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B4E6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Обдумать свою идею художественного  оформления интерьера школы.  </w:t>
            </w:r>
            <w:proofErr w:type="gramStart"/>
            <w:r w:rsidR="005344A1" w:rsidRPr="0062702B">
              <w:rPr>
                <w:rFonts w:ascii="Times New Roman CYR" w:eastAsia="Calibri" w:hAnsi="Times New Roman CYR" w:cs="Times New Roman CYR"/>
                <w:bCs/>
              </w:rPr>
              <w:t>Посе</w:t>
            </w:r>
            <w:r w:rsidR="005344A1">
              <w:rPr>
                <w:rFonts w:ascii="Times New Roman CYR" w:eastAsia="Calibri" w:hAnsi="Times New Roman CYR" w:cs="Times New Roman CYR"/>
                <w:bCs/>
              </w:rPr>
              <w:t>-</w:t>
            </w:r>
            <w:r w:rsidR="005344A1" w:rsidRPr="0062702B">
              <w:rPr>
                <w:rFonts w:ascii="Times New Roman CYR" w:eastAsia="Calibri" w:hAnsi="Times New Roman CYR" w:cs="Times New Roman CYR"/>
                <w:bCs/>
              </w:rPr>
              <w:t>тить</w:t>
            </w:r>
            <w:proofErr w:type="gramEnd"/>
            <w:r w:rsidR="005344A1" w:rsidRPr="0062702B">
              <w:rPr>
                <w:rFonts w:ascii="Times New Roman CYR" w:eastAsia="Calibri" w:hAnsi="Times New Roman CYR" w:cs="Times New Roman CYR"/>
                <w:bCs/>
              </w:rPr>
              <w:t xml:space="preserve"> музеи ДПИ, музей – усадьбу, выставку современных художников – мастеров прикладного искусства. 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28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  <w:rPr>
                <w:sz w:val="20"/>
                <w:szCs w:val="20"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1959D8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29</w:t>
            </w:r>
          </w:p>
        </w:tc>
        <w:tc>
          <w:tcPr>
            <w:tcW w:w="2693" w:type="dxa"/>
          </w:tcPr>
          <w:p w:rsidR="007245CD" w:rsidRPr="0062702B" w:rsidRDefault="007245CD" w:rsidP="006553BF">
            <w:pPr>
              <w:widowControl w:val="0"/>
              <w:autoSpaceDE w:val="0"/>
              <w:autoSpaceDN w:val="0"/>
              <w:adjustRightInd w:val="0"/>
              <w:spacing w:before="40" w:line="259" w:lineRule="auto"/>
              <w:rPr>
                <w:rFonts w:eastAsia="Calibri"/>
              </w:rPr>
            </w:pPr>
            <w:r w:rsidRPr="0062702B">
              <w:rPr>
                <w:rFonts w:eastAsia="Calibri"/>
              </w:rPr>
              <w:t>Современная интерпретация древних образов декоративного искусства.</w:t>
            </w:r>
          </w:p>
        </w:tc>
        <w:tc>
          <w:tcPr>
            <w:tcW w:w="992" w:type="dxa"/>
          </w:tcPr>
          <w:p w:rsidR="007245CD" w:rsidRPr="0062702B" w:rsidRDefault="007245CD" w:rsidP="0069248F">
            <w:r w:rsidRPr="0062702B">
              <w:t xml:space="preserve">Актуа-лиз знаний и </w:t>
            </w:r>
            <w:proofErr w:type="gramStart"/>
            <w:r w:rsidRPr="0062702B">
              <w:t>умен</w:t>
            </w:r>
            <w:proofErr w:type="gramEnd"/>
          </w:p>
        </w:tc>
        <w:tc>
          <w:tcPr>
            <w:tcW w:w="4820" w:type="dxa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Декоративное искусство в оформлении интерьеров зданий. Поиск  идей художественного оформления интерьера школы. Выбор содержательного мотива. Обсуждение предложений. Эскиз. </w:t>
            </w: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7B63CB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Найти примеры современного оформления. Обдумать свою идею художественного  оформления интерьера школы. 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29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  <w:rPr>
                <w:sz w:val="20"/>
                <w:szCs w:val="20"/>
              </w:rPr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A3063E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 xml:space="preserve">30 </w:t>
            </w:r>
          </w:p>
          <w:p w:rsidR="007245CD" w:rsidRPr="0062702B" w:rsidRDefault="007245CD" w:rsidP="00790C75">
            <w:pPr>
              <w:jc w:val="center"/>
              <w:rPr>
                <w:rFonts w:eastAsia="Calibri"/>
              </w:rPr>
            </w:pPr>
          </w:p>
        </w:tc>
        <w:tc>
          <w:tcPr>
            <w:tcW w:w="2693" w:type="dxa"/>
          </w:tcPr>
          <w:p w:rsidR="007245CD" w:rsidRPr="0062702B" w:rsidRDefault="007245CD" w:rsidP="00ED10C7">
            <w:pPr>
              <w:ind w:left="33" w:hanging="33"/>
              <w:rPr>
                <w:rFonts w:eastAsia="Calibri"/>
                <w:b/>
              </w:rPr>
            </w:pPr>
            <w:r w:rsidRPr="0062702B">
              <w:rPr>
                <w:rFonts w:eastAsia="Calibri"/>
              </w:rPr>
              <w:t>Создание коллективной декоративной работы</w:t>
            </w:r>
            <w:r w:rsidRPr="0062702B">
              <w:rPr>
                <w:rFonts w:eastAsia="Calibri"/>
                <w:b/>
              </w:rPr>
              <w:t xml:space="preserve">. </w:t>
            </w:r>
          </w:p>
          <w:p w:rsidR="007245CD" w:rsidRPr="0062702B" w:rsidRDefault="007245CD" w:rsidP="00B17530">
            <w:pPr>
              <w:ind w:left="33" w:hanging="33"/>
              <w:rPr>
                <w:rFonts w:eastAsia="Calibri"/>
              </w:rPr>
            </w:pPr>
          </w:p>
        </w:tc>
        <w:tc>
          <w:tcPr>
            <w:tcW w:w="992" w:type="dxa"/>
          </w:tcPr>
          <w:p w:rsidR="007245CD" w:rsidRPr="0062702B" w:rsidRDefault="007245CD" w:rsidP="005344A1">
            <w:r w:rsidRPr="0062702B">
              <w:t>Открт новых знаний</w:t>
            </w:r>
          </w:p>
        </w:tc>
        <w:tc>
          <w:tcPr>
            <w:tcW w:w="4820" w:type="dxa"/>
          </w:tcPr>
          <w:p w:rsidR="007245CD" w:rsidRPr="0062702B" w:rsidRDefault="007245CD" w:rsidP="001959D8">
            <w:pPr>
              <w:ind w:left="33" w:hanging="33"/>
              <w:rPr>
                <w:rFonts w:eastAsia="Calibri"/>
                <w:b/>
              </w:rPr>
            </w:pPr>
            <w:r w:rsidRPr="0062702B">
              <w:rPr>
                <w:rFonts w:eastAsia="Calibri"/>
              </w:rPr>
              <w:t>Эскиз декоративной работы на бумаге Разные примеры</w:t>
            </w:r>
            <w:r w:rsidRPr="0062702B">
              <w:rPr>
                <w:rFonts w:eastAsia="Calibri"/>
                <w:b/>
              </w:rPr>
              <w:t xml:space="preserve"> </w:t>
            </w:r>
            <w:r w:rsidRPr="0062702B">
              <w:rPr>
                <w:rFonts w:eastAsia="Calibri"/>
              </w:rPr>
              <w:t>будущей работы.</w:t>
            </w:r>
            <w:r w:rsidRPr="0062702B">
              <w:rPr>
                <w:rFonts w:eastAsia="Calibri"/>
                <w:b/>
              </w:rPr>
              <w:t xml:space="preserve"> </w:t>
            </w:r>
          </w:p>
          <w:p w:rsidR="007245CD" w:rsidRPr="0062702B" w:rsidRDefault="007245CD" w:rsidP="00A3063E">
            <w:pPr>
              <w:rPr>
                <w:rFonts w:ascii="Times New Roman CYR" w:eastAsia="Calibri" w:hAnsi="Times New Roman CYR" w:cs="Times New Roman CYR"/>
                <w:bCs/>
              </w:rPr>
            </w:pPr>
          </w:p>
        </w:tc>
        <w:tc>
          <w:tcPr>
            <w:tcW w:w="708" w:type="dxa"/>
          </w:tcPr>
          <w:p w:rsidR="007245CD" w:rsidRPr="0062702B" w:rsidRDefault="007245CD" w:rsidP="007B63CB"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9B4E61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Закончить эскиз. Продумать работу в материале. </w:t>
            </w:r>
          </w:p>
          <w:p w:rsidR="007245CD" w:rsidRPr="0062702B" w:rsidRDefault="007245CD" w:rsidP="009B4E61">
            <w:pPr>
              <w:rPr>
                <w:rFonts w:ascii="Times New Roman CYR" w:eastAsia="Calibri" w:hAnsi="Times New Roman CYR" w:cs="Times New Roman CYR"/>
                <w:bCs/>
              </w:rPr>
            </w:pP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30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790C75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31</w:t>
            </w:r>
          </w:p>
        </w:tc>
        <w:tc>
          <w:tcPr>
            <w:tcW w:w="2693" w:type="dxa"/>
          </w:tcPr>
          <w:p w:rsidR="007245CD" w:rsidRPr="0062702B" w:rsidRDefault="007245CD" w:rsidP="00ED10C7">
            <w:pPr>
              <w:ind w:left="33" w:hanging="33"/>
              <w:rPr>
                <w:rFonts w:eastAsia="Calibri"/>
                <w:b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Технология работы с выбранными  материалами.  </w:t>
            </w:r>
          </w:p>
        </w:tc>
        <w:tc>
          <w:tcPr>
            <w:tcW w:w="992" w:type="dxa"/>
          </w:tcPr>
          <w:p w:rsidR="007245CD" w:rsidRPr="0062702B" w:rsidRDefault="007245CD" w:rsidP="007B63CB">
            <w:proofErr w:type="gramStart"/>
            <w:r w:rsidRPr="0062702B">
              <w:t>Откры-тие</w:t>
            </w:r>
            <w:proofErr w:type="gramEnd"/>
            <w:r w:rsidRPr="0062702B">
              <w:t xml:space="preserve"> новых знаний</w:t>
            </w:r>
          </w:p>
        </w:tc>
        <w:tc>
          <w:tcPr>
            <w:tcW w:w="4820" w:type="dxa"/>
          </w:tcPr>
          <w:p w:rsidR="007245CD" w:rsidRPr="0062702B" w:rsidRDefault="007245CD" w:rsidP="001A29F6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Технология работы с выбранными  материалами.  Эскиз будущей работы   в натуральную величину. Общая композиция разделяется на фрагменты. </w:t>
            </w:r>
          </w:p>
        </w:tc>
        <w:tc>
          <w:tcPr>
            <w:tcW w:w="708" w:type="dxa"/>
          </w:tcPr>
          <w:p w:rsidR="007245CD" w:rsidRPr="0062702B" w:rsidRDefault="007245CD" w:rsidP="00926131"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2613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1A29F6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Технология работы с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выбранными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 </w:t>
            </w:r>
            <w:r w:rsidR="005344A1">
              <w:rPr>
                <w:rFonts w:ascii="Times New Roman CYR" w:eastAsia="Calibri" w:hAnsi="Times New Roman CYR" w:cs="Times New Roman CYR"/>
                <w:bCs/>
              </w:rPr>
              <w:t>ма-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териалами.  Эскиз будущей работы в натуральную величину.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Общая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компо</w:t>
            </w:r>
            <w:r w:rsidR="001A29F6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зиция разделяется на фрагменты.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31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790C75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32</w:t>
            </w:r>
          </w:p>
        </w:tc>
        <w:tc>
          <w:tcPr>
            <w:tcW w:w="2693" w:type="dxa"/>
          </w:tcPr>
          <w:p w:rsidR="007245CD" w:rsidRPr="0062702B" w:rsidRDefault="007245CD" w:rsidP="003A5CF7">
            <w:pPr>
              <w:ind w:left="33" w:hanging="33"/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 xml:space="preserve">Итоговая </w:t>
            </w:r>
            <w:r w:rsidR="003A5CF7">
              <w:rPr>
                <w:rFonts w:eastAsia="Calibri"/>
                <w:b/>
              </w:rPr>
              <w:t>проектная</w:t>
            </w:r>
            <w:r w:rsidRPr="0062702B">
              <w:rPr>
                <w:rFonts w:eastAsia="Calibri"/>
                <w:b/>
              </w:rPr>
              <w:t xml:space="preserve"> работа  №4  </w:t>
            </w:r>
            <w:r w:rsidRPr="006D7BA7">
              <w:rPr>
                <w:rFonts w:eastAsia="Calibri"/>
              </w:rPr>
              <w:t>«Современное декора</w:t>
            </w:r>
            <w:r w:rsidR="001A29F6">
              <w:rPr>
                <w:rFonts w:eastAsia="Calibri"/>
              </w:rPr>
              <w:t>-</w:t>
            </w:r>
            <w:r w:rsidRPr="006D7BA7">
              <w:rPr>
                <w:rFonts w:eastAsia="Calibri"/>
              </w:rPr>
              <w:t>тивное искусство».</w:t>
            </w:r>
            <w:r w:rsidRPr="0062702B">
              <w:rPr>
                <w:rFonts w:eastAsia="Calibri"/>
                <w:b/>
              </w:rPr>
              <w:t xml:space="preserve">  </w:t>
            </w:r>
          </w:p>
        </w:tc>
        <w:tc>
          <w:tcPr>
            <w:tcW w:w="992" w:type="dxa"/>
          </w:tcPr>
          <w:p w:rsidR="007245CD" w:rsidRPr="0062702B" w:rsidRDefault="007245CD" w:rsidP="007B63CB">
            <w:proofErr w:type="gramStart"/>
            <w:r w:rsidRPr="0062702B">
              <w:t>Закреп-ление</w:t>
            </w:r>
            <w:proofErr w:type="gramEnd"/>
            <w:r w:rsidRPr="0062702B">
              <w:t xml:space="preserve"> знаний</w:t>
            </w:r>
          </w:p>
        </w:tc>
        <w:tc>
          <w:tcPr>
            <w:tcW w:w="4820" w:type="dxa"/>
          </w:tcPr>
          <w:p w:rsidR="007245CD" w:rsidRPr="0062702B" w:rsidRDefault="007245CD" w:rsidP="001618D2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Декоративное искусство в оформлении интерьеров зданий. </w:t>
            </w:r>
          </w:p>
        </w:tc>
        <w:tc>
          <w:tcPr>
            <w:tcW w:w="708" w:type="dxa"/>
          </w:tcPr>
          <w:p w:rsidR="007245CD" w:rsidRPr="0062702B" w:rsidRDefault="007245CD" w:rsidP="00926131"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2613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1618D2" w:rsidP="001618D2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Посмотреть архитектуру своего города и подумать об архитектурных стилях и об отражении времени  в архитектуре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32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790C75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33</w:t>
            </w:r>
          </w:p>
        </w:tc>
        <w:tc>
          <w:tcPr>
            <w:tcW w:w="2693" w:type="dxa"/>
          </w:tcPr>
          <w:p w:rsidR="007245CD" w:rsidRPr="0062702B" w:rsidRDefault="007245CD" w:rsidP="00876B18">
            <w:pPr>
              <w:ind w:left="33" w:hanging="33"/>
              <w:rPr>
                <w:rFonts w:eastAsia="Calibri"/>
                <w:b/>
              </w:rPr>
            </w:pPr>
            <w:r w:rsidRPr="0062702B">
              <w:rPr>
                <w:rFonts w:eastAsia="Calibri"/>
              </w:rPr>
              <w:t>Фрагменты монтируются в большое панно</w:t>
            </w:r>
            <w:r w:rsidRPr="0062702B">
              <w:rPr>
                <w:rFonts w:ascii="Calibri" w:eastAsia="Calibri" w:hAnsi="Calibri"/>
              </w:rPr>
              <w:t xml:space="preserve"> </w:t>
            </w:r>
          </w:p>
        </w:tc>
        <w:tc>
          <w:tcPr>
            <w:tcW w:w="992" w:type="dxa"/>
          </w:tcPr>
          <w:p w:rsidR="007245CD" w:rsidRPr="0062702B" w:rsidRDefault="007245CD" w:rsidP="00876B18">
            <w:r w:rsidRPr="0062702B">
              <w:t>Откр-т новых знаний</w:t>
            </w:r>
          </w:p>
        </w:tc>
        <w:tc>
          <w:tcPr>
            <w:tcW w:w="4820" w:type="dxa"/>
          </w:tcPr>
          <w:p w:rsidR="007245CD" w:rsidRPr="0062702B" w:rsidRDefault="007245CD" w:rsidP="00A3063E">
            <w:pPr>
              <w:ind w:left="33" w:hanging="33"/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>Фрагменты   монтируется в общее большое декоративное панно в материале.</w:t>
            </w:r>
            <w:r w:rsidRPr="0062702B">
              <w:rPr>
                <w:rFonts w:eastAsia="Calibri"/>
                <w:b/>
              </w:rPr>
              <w:t xml:space="preserve"> </w:t>
            </w:r>
            <w:r w:rsidRPr="0062702B">
              <w:rPr>
                <w:rFonts w:eastAsia="Calibri"/>
              </w:rPr>
              <w:t xml:space="preserve"> </w:t>
            </w:r>
          </w:p>
        </w:tc>
        <w:tc>
          <w:tcPr>
            <w:tcW w:w="708" w:type="dxa"/>
          </w:tcPr>
          <w:p w:rsidR="007245CD" w:rsidRPr="0062702B" w:rsidRDefault="007245CD" w:rsidP="00926131"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2613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BB2B6E">
            <w:pPr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Посмотреть архитектуру своего города и подумать об архитектурных стилях и об отражении времени  в архитектуре. </w:t>
            </w:r>
          </w:p>
        </w:tc>
        <w:tc>
          <w:tcPr>
            <w:tcW w:w="850" w:type="dxa"/>
          </w:tcPr>
          <w:p w:rsidR="007245CD" w:rsidRPr="0062702B" w:rsidRDefault="007245CD" w:rsidP="00876B18">
            <w:pPr>
              <w:jc w:val="center"/>
            </w:pPr>
            <w:r>
              <w:t>33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790C75">
            <w:pPr>
              <w:jc w:val="center"/>
              <w:rPr>
                <w:rFonts w:eastAsia="Calibri"/>
              </w:rPr>
            </w:pPr>
            <w:r w:rsidRPr="0062702B">
              <w:rPr>
                <w:rFonts w:eastAsia="Calibri"/>
              </w:rPr>
              <w:t>34</w:t>
            </w:r>
          </w:p>
        </w:tc>
        <w:tc>
          <w:tcPr>
            <w:tcW w:w="2693" w:type="dxa"/>
          </w:tcPr>
          <w:p w:rsidR="007245CD" w:rsidRPr="0062702B" w:rsidRDefault="007245CD" w:rsidP="00ED10C7">
            <w:pPr>
              <w:ind w:left="33" w:hanging="33"/>
              <w:rPr>
                <w:rFonts w:eastAsia="Calibri"/>
                <w:b/>
              </w:rPr>
            </w:pPr>
            <w:r w:rsidRPr="0062702B">
              <w:rPr>
                <w:rFonts w:eastAsia="Calibri"/>
              </w:rPr>
              <w:t>Выполнение панно в материале.</w:t>
            </w:r>
          </w:p>
        </w:tc>
        <w:tc>
          <w:tcPr>
            <w:tcW w:w="992" w:type="dxa"/>
          </w:tcPr>
          <w:p w:rsidR="007245CD" w:rsidRPr="0062702B" w:rsidRDefault="007245CD" w:rsidP="00876B18">
            <w:r w:rsidRPr="0062702B">
              <w:t>Откр-т новых знаний</w:t>
            </w:r>
          </w:p>
        </w:tc>
        <w:tc>
          <w:tcPr>
            <w:tcW w:w="4820" w:type="dxa"/>
          </w:tcPr>
          <w:p w:rsidR="007245CD" w:rsidRPr="0062702B" w:rsidRDefault="007245CD" w:rsidP="001959D8">
            <w:pPr>
              <w:ind w:left="33" w:hanging="33"/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eastAsia="Calibri"/>
              </w:rPr>
              <w:t xml:space="preserve">Окончание работы в материале. Оформление  школы готовым панно. </w:t>
            </w:r>
            <w:r w:rsidRPr="0062702B">
              <w:rPr>
                <w:rFonts w:ascii="Calibri" w:eastAsia="Calibri" w:hAnsi="Calibri"/>
              </w:rPr>
              <w:t xml:space="preserve"> </w:t>
            </w:r>
          </w:p>
        </w:tc>
        <w:tc>
          <w:tcPr>
            <w:tcW w:w="708" w:type="dxa"/>
          </w:tcPr>
          <w:p w:rsidR="007245CD" w:rsidRPr="0062702B" w:rsidRDefault="007245CD" w:rsidP="00926131">
            <w:r w:rsidRPr="0062702B">
              <w:rPr>
                <w:bCs/>
              </w:rPr>
              <w:t>Индивид.</w:t>
            </w:r>
          </w:p>
        </w:tc>
        <w:tc>
          <w:tcPr>
            <w:tcW w:w="567" w:type="dxa"/>
            <w:gridSpan w:val="2"/>
          </w:tcPr>
          <w:p w:rsidR="007245CD" w:rsidRPr="0062702B" w:rsidRDefault="007245CD" w:rsidP="00926131">
            <w:pPr>
              <w:rPr>
                <w:bCs/>
              </w:rPr>
            </w:pPr>
            <w:r w:rsidRPr="0062702B">
              <w:rPr>
                <w:bCs/>
              </w:rPr>
              <w:t>Оценоч.</w:t>
            </w:r>
          </w:p>
        </w:tc>
        <w:tc>
          <w:tcPr>
            <w:tcW w:w="4253" w:type="dxa"/>
            <w:gridSpan w:val="2"/>
          </w:tcPr>
          <w:p w:rsidR="007245CD" w:rsidRPr="0062702B" w:rsidRDefault="007245CD" w:rsidP="001A29F6">
            <w:pPr>
              <w:ind w:left="-108"/>
              <w:rPr>
                <w:rFonts w:ascii="Times New Roman CYR" w:eastAsia="Calibri" w:hAnsi="Times New Roman CYR" w:cs="Times New Roman CYR"/>
                <w:bCs/>
              </w:rPr>
            </w:pP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Посетить музеи ДПИ,  выставки </w:t>
            </w:r>
            <w:proofErr w:type="gramStart"/>
            <w:r w:rsidRPr="0062702B">
              <w:rPr>
                <w:rFonts w:ascii="Times New Roman CYR" w:eastAsia="Calibri" w:hAnsi="Times New Roman CYR" w:cs="Times New Roman CYR"/>
                <w:bCs/>
              </w:rPr>
              <w:t>совре</w:t>
            </w:r>
            <w:r w:rsidR="001A29F6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>менных</w:t>
            </w:r>
            <w:proofErr w:type="gramEnd"/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 художников – мастеров прик</w:t>
            </w:r>
            <w:r w:rsidR="001A29F6">
              <w:rPr>
                <w:rFonts w:ascii="Times New Roman CYR" w:eastAsia="Calibri" w:hAnsi="Times New Roman CYR" w:cs="Times New Roman CYR"/>
                <w:bCs/>
              </w:rPr>
              <w:t>-</w:t>
            </w:r>
            <w:r w:rsidRPr="0062702B">
              <w:rPr>
                <w:rFonts w:ascii="Times New Roman CYR" w:eastAsia="Calibri" w:hAnsi="Times New Roman CYR" w:cs="Times New Roman CYR"/>
                <w:bCs/>
              </w:rPr>
              <w:t xml:space="preserve">ладного искусства.  </w:t>
            </w:r>
          </w:p>
        </w:tc>
        <w:tc>
          <w:tcPr>
            <w:tcW w:w="850" w:type="dxa"/>
          </w:tcPr>
          <w:p w:rsidR="007245CD" w:rsidRPr="0062702B" w:rsidRDefault="006D7BA7" w:rsidP="006553BF">
            <w:pPr>
              <w:jc w:val="center"/>
            </w:pPr>
            <w:r>
              <w:t>34 н</w:t>
            </w: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</w:pPr>
          </w:p>
        </w:tc>
      </w:tr>
      <w:tr w:rsidR="007245CD" w:rsidRPr="0062702B" w:rsidTr="00926131">
        <w:tc>
          <w:tcPr>
            <w:tcW w:w="534" w:type="dxa"/>
          </w:tcPr>
          <w:p w:rsidR="007245CD" w:rsidRPr="0062702B" w:rsidRDefault="007245CD" w:rsidP="006553BF">
            <w:pPr>
              <w:jc w:val="center"/>
              <w:rPr>
                <w:rFonts w:eastAsia="Calibri"/>
              </w:rPr>
            </w:pPr>
          </w:p>
        </w:tc>
        <w:tc>
          <w:tcPr>
            <w:tcW w:w="2693" w:type="dxa"/>
          </w:tcPr>
          <w:p w:rsidR="007245CD" w:rsidRPr="0062702B" w:rsidRDefault="007245CD" w:rsidP="007B63CB">
            <w:pPr>
              <w:rPr>
                <w:rFonts w:eastAsia="Calibri"/>
                <w:b/>
              </w:rPr>
            </w:pPr>
            <w:r w:rsidRPr="0062702B">
              <w:rPr>
                <w:rFonts w:eastAsia="Calibri"/>
                <w:b/>
              </w:rPr>
              <w:t xml:space="preserve">Всего </w:t>
            </w:r>
          </w:p>
        </w:tc>
        <w:tc>
          <w:tcPr>
            <w:tcW w:w="992" w:type="dxa"/>
          </w:tcPr>
          <w:p w:rsidR="007245CD" w:rsidRPr="0062702B" w:rsidRDefault="007245CD" w:rsidP="008318E3">
            <w:pPr>
              <w:jc w:val="center"/>
              <w:rPr>
                <w:b/>
              </w:rPr>
            </w:pPr>
            <w:r w:rsidRPr="0062702B">
              <w:rPr>
                <w:b/>
              </w:rPr>
              <w:t>34</w:t>
            </w:r>
          </w:p>
        </w:tc>
        <w:tc>
          <w:tcPr>
            <w:tcW w:w="4820" w:type="dxa"/>
          </w:tcPr>
          <w:p w:rsidR="007245CD" w:rsidRPr="0062702B" w:rsidRDefault="007245CD" w:rsidP="006553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245CD" w:rsidRPr="0062702B" w:rsidRDefault="007245CD" w:rsidP="007B63CB">
            <w:pPr>
              <w:rPr>
                <w:bCs/>
              </w:rPr>
            </w:pPr>
          </w:p>
        </w:tc>
        <w:tc>
          <w:tcPr>
            <w:tcW w:w="567" w:type="dxa"/>
            <w:gridSpan w:val="2"/>
          </w:tcPr>
          <w:p w:rsidR="007245CD" w:rsidRPr="0062702B" w:rsidRDefault="007245CD" w:rsidP="007B63CB">
            <w:pPr>
              <w:rPr>
                <w:bCs/>
              </w:rPr>
            </w:pPr>
          </w:p>
        </w:tc>
        <w:tc>
          <w:tcPr>
            <w:tcW w:w="4253" w:type="dxa"/>
            <w:gridSpan w:val="2"/>
          </w:tcPr>
          <w:p w:rsidR="007245CD" w:rsidRPr="0062702B" w:rsidRDefault="007245CD" w:rsidP="006553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245CD" w:rsidRPr="0062702B" w:rsidRDefault="007245CD" w:rsidP="006553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245CD" w:rsidRPr="0062702B" w:rsidRDefault="007245CD" w:rsidP="006553BF">
            <w:pPr>
              <w:jc w:val="center"/>
              <w:rPr>
                <w:sz w:val="20"/>
                <w:szCs w:val="20"/>
              </w:rPr>
            </w:pPr>
          </w:p>
        </w:tc>
      </w:tr>
    </w:tbl>
    <w:p w:rsidR="00D0135B" w:rsidRPr="0062702B" w:rsidRDefault="00D0135B" w:rsidP="00572C21">
      <w:pPr>
        <w:spacing w:before="100" w:beforeAutospacing="1" w:after="100" w:afterAutospacing="1"/>
        <w:jc w:val="center"/>
        <w:rPr>
          <w:b/>
        </w:rPr>
      </w:pPr>
    </w:p>
    <w:sectPr w:rsidR="00D0135B" w:rsidRPr="0062702B" w:rsidSect="00341F1A">
      <w:pgSz w:w="16838" w:h="11906" w:orient="landscape"/>
      <w:pgMar w:top="284" w:right="536" w:bottom="426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705E9"/>
    <w:multiLevelType w:val="hybridMultilevel"/>
    <w:tmpl w:val="5D2E0212"/>
    <w:lvl w:ilvl="0" w:tplc="7CD2E3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6F4167"/>
    <w:multiLevelType w:val="hybridMultilevel"/>
    <w:tmpl w:val="BC7087E8"/>
    <w:lvl w:ilvl="0" w:tplc="5A00473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B51AFC"/>
    <w:multiLevelType w:val="hybridMultilevel"/>
    <w:tmpl w:val="F744B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3F7713"/>
    <w:multiLevelType w:val="hybridMultilevel"/>
    <w:tmpl w:val="ECA2CC00"/>
    <w:lvl w:ilvl="0" w:tplc="C8DE9B4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965C3D"/>
    <w:multiLevelType w:val="hybridMultilevel"/>
    <w:tmpl w:val="F8BA78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BA2455"/>
    <w:multiLevelType w:val="hybridMultilevel"/>
    <w:tmpl w:val="41AE192A"/>
    <w:lvl w:ilvl="0" w:tplc="C9E037C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835B3E"/>
    <w:multiLevelType w:val="hybridMultilevel"/>
    <w:tmpl w:val="224ACE86"/>
    <w:lvl w:ilvl="0" w:tplc="4574DEB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67B3BD1"/>
    <w:multiLevelType w:val="hybridMultilevel"/>
    <w:tmpl w:val="BBB6C8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911DA2"/>
    <w:multiLevelType w:val="hybridMultilevel"/>
    <w:tmpl w:val="BEFAFC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B41A6F"/>
    <w:multiLevelType w:val="hybridMultilevel"/>
    <w:tmpl w:val="917E2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4D6E22"/>
    <w:multiLevelType w:val="hybridMultilevel"/>
    <w:tmpl w:val="FF9A6F56"/>
    <w:lvl w:ilvl="0" w:tplc="A9023C4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9A7BB1"/>
    <w:multiLevelType w:val="hybridMultilevel"/>
    <w:tmpl w:val="B836957C"/>
    <w:lvl w:ilvl="0" w:tplc="B466536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CE2535"/>
    <w:multiLevelType w:val="hybridMultilevel"/>
    <w:tmpl w:val="3D44B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F42E3F"/>
    <w:multiLevelType w:val="hybridMultilevel"/>
    <w:tmpl w:val="7166DD1A"/>
    <w:lvl w:ilvl="0" w:tplc="D4CC402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12"/>
  </w:num>
  <w:num w:numId="5">
    <w:abstractNumId w:val="3"/>
  </w:num>
  <w:num w:numId="6">
    <w:abstractNumId w:val="5"/>
  </w:num>
  <w:num w:numId="7">
    <w:abstractNumId w:val="14"/>
  </w:num>
  <w:num w:numId="8">
    <w:abstractNumId w:val="0"/>
  </w:num>
  <w:num w:numId="9">
    <w:abstractNumId w:val="1"/>
  </w:num>
  <w:num w:numId="10">
    <w:abstractNumId w:val="6"/>
  </w:num>
  <w:num w:numId="11">
    <w:abstractNumId w:val="10"/>
  </w:num>
  <w:num w:numId="12">
    <w:abstractNumId w:val="7"/>
  </w:num>
  <w:num w:numId="13">
    <w:abstractNumId w:val="8"/>
  </w:num>
  <w:num w:numId="14">
    <w:abstractNumId w:val="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grammar="clean"/>
  <w:attachedTemplate r:id="rId1"/>
  <w:doNotTrackMoves/>
  <w:defaultTabStop w:val="708"/>
  <w:characterSpacingControl w:val="doNotCompress"/>
  <w:savePreviewPicture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02B"/>
    <w:rsid w:val="00001C0D"/>
    <w:rsid w:val="00003754"/>
    <w:rsid w:val="00005E1E"/>
    <w:rsid w:val="000065AA"/>
    <w:rsid w:val="0001133B"/>
    <w:rsid w:val="00011C40"/>
    <w:rsid w:val="000142C0"/>
    <w:rsid w:val="000170C2"/>
    <w:rsid w:val="0002772C"/>
    <w:rsid w:val="0003650E"/>
    <w:rsid w:val="00036CE9"/>
    <w:rsid w:val="00037DF5"/>
    <w:rsid w:val="00042DB1"/>
    <w:rsid w:val="000447E0"/>
    <w:rsid w:val="00053242"/>
    <w:rsid w:val="0005519A"/>
    <w:rsid w:val="000612D7"/>
    <w:rsid w:val="00083B6E"/>
    <w:rsid w:val="00085521"/>
    <w:rsid w:val="00090DAD"/>
    <w:rsid w:val="000932EF"/>
    <w:rsid w:val="00095707"/>
    <w:rsid w:val="00095EB1"/>
    <w:rsid w:val="000A2B83"/>
    <w:rsid w:val="000A579E"/>
    <w:rsid w:val="000A6106"/>
    <w:rsid w:val="000A680B"/>
    <w:rsid w:val="000C0CC8"/>
    <w:rsid w:val="000C219B"/>
    <w:rsid w:val="000C2D90"/>
    <w:rsid w:val="000C65D6"/>
    <w:rsid w:val="000C7BDC"/>
    <w:rsid w:val="000D40F6"/>
    <w:rsid w:val="000E1EAA"/>
    <w:rsid w:val="000E3CEE"/>
    <w:rsid w:val="000E789B"/>
    <w:rsid w:val="000F0BD0"/>
    <w:rsid w:val="000F2DDB"/>
    <w:rsid w:val="00101426"/>
    <w:rsid w:val="00101F15"/>
    <w:rsid w:val="0010475A"/>
    <w:rsid w:val="0011119B"/>
    <w:rsid w:val="00117CBE"/>
    <w:rsid w:val="001451D7"/>
    <w:rsid w:val="00147A65"/>
    <w:rsid w:val="00153FF8"/>
    <w:rsid w:val="00160196"/>
    <w:rsid w:val="001611CE"/>
    <w:rsid w:val="001618D2"/>
    <w:rsid w:val="00161A05"/>
    <w:rsid w:val="00165506"/>
    <w:rsid w:val="00166C87"/>
    <w:rsid w:val="00174896"/>
    <w:rsid w:val="00194B49"/>
    <w:rsid w:val="001959D8"/>
    <w:rsid w:val="00195B2B"/>
    <w:rsid w:val="00196C31"/>
    <w:rsid w:val="001A29F6"/>
    <w:rsid w:val="001A484F"/>
    <w:rsid w:val="001B5C67"/>
    <w:rsid w:val="001C01C4"/>
    <w:rsid w:val="001C2193"/>
    <w:rsid w:val="001C4CB9"/>
    <w:rsid w:val="001C60BB"/>
    <w:rsid w:val="001D2519"/>
    <w:rsid w:val="001D3DFB"/>
    <w:rsid w:val="001E0F76"/>
    <w:rsid w:val="001E103F"/>
    <w:rsid w:val="001F1B35"/>
    <w:rsid w:val="001F29A0"/>
    <w:rsid w:val="0020315C"/>
    <w:rsid w:val="00205BE9"/>
    <w:rsid w:val="0020759D"/>
    <w:rsid w:val="002152BF"/>
    <w:rsid w:val="00221AF1"/>
    <w:rsid w:val="00225316"/>
    <w:rsid w:val="0022784E"/>
    <w:rsid w:val="0023494D"/>
    <w:rsid w:val="00236DC9"/>
    <w:rsid w:val="00240297"/>
    <w:rsid w:val="00240C97"/>
    <w:rsid w:val="002424B4"/>
    <w:rsid w:val="00243E1C"/>
    <w:rsid w:val="00244253"/>
    <w:rsid w:val="00247865"/>
    <w:rsid w:val="00252455"/>
    <w:rsid w:val="00255ECD"/>
    <w:rsid w:val="00256566"/>
    <w:rsid w:val="002567B3"/>
    <w:rsid w:val="00256D79"/>
    <w:rsid w:val="002618E2"/>
    <w:rsid w:val="0026356A"/>
    <w:rsid w:val="0026706C"/>
    <w:rsid w:val="00270BFB"/>
    <w:rsid w:val="0027253B"/>
    <w:rsid w:val="002759A5"/>
    <w:rsid w:val="00281070"/>
    <w:rsid w:val="00281A17"/>
    <w:rsid w:val="00285DF9"/>
    <w:rsid w:val="002925B1"/>
    <w:rsid w:val="002949C9"/>
    <w:rsid w:val="002956CA"/>
    <w:rsid w:val="00297AB8"/>
    <w:rsid w:val="002A4308"/>
    <w:rsid w:val="002A4E22"/>
    <w:rsid w:val="002A67E6"/>
    <w:rsid w:val="002C038F"/>
    <w:rsid w:val="002C2310"/>
    <w:rsid w:val="002C73F6"/>
    <w:rsid w:val="002C77E5"/>
    <w:rsid w:val="002D290D"/>
    <w:rsid w:val="002D40DF"/>
    <w:rsid w:val="002D6C1C"/>
    <w:rsid w:val="002D7E9A"/>
    <w:rsid w:val="002E07AA"/>
    <w:rsid w:val="002E08DE"/>
    <w:rsid w:val="002E339A"/>
    <w:rsid w:val="002F305D"/>
    <w:rsid w:val="00301F09"/>
    <w:rsid w:val="003107DD"/>
    <w:rsid w:val="003155C8"/>
    <w:rsid w:val="00323CC0"/>
    <w:rsid w:val="00326E7B"/>
    <w:rsid w:val="00341461"/>
    <w:rsid w:val="00341F1A"/>
    <w:rsid w:val="003421BC"/>
    <w:rsid w:val="0035129E"/>
    <w:rsid w:val="00351666"/>
    <w:rsid w:val="0035643B"/>
    <w:rsid w:val="00356FFE"/>
    <w:rsid w:val="00357A2F"/>
    <w:rsid w:val="00362B06"/>
    <w:rsid w:val="0036380A"/>
    <w:rsid w:val="0036478E"/>
    <w:rsid w:val="00370BB7"/>
    <w:rsid w:val="00372C15"/>
    <w:rsid w:val="00374BD6"/>
    <w:rsid w:val="0038720C"/>
    <w:rsid w:val="003A5CF7"/>
    <w:rsid w:val="003B0C74"/>
    <w:rsid w:val="003B10CC"/>
    <w:rsid w:val="003B48C2"/>
    <w:rsid w:val="003B4DCE"/>
    <w:rsid w:val="003C77D6"/>
    <w:rsid w:val="003E4855"/>
    <w:rsid w:val="003E65DB"/>
    <w:rsid w:val="003F0712"/>
    <w:rsid w:val="003F0D78"/>
    <w:rsid w:val="003F1900"/>
    <w:rsid w:val="003F3131"/>
    <w:rsid w:val="003F4BBC"/>
    <w:rsid w:val="003F4CF0"/>
    <w:rsid w:val="003F79E6"/>
    <w:rsid w:val="0040309A"/>
    <w:rsid w:val="00403231"/>
    <w:rsid w:val="00410004"/>
    <w:rsid w:val="0041552F"/>
    <w:rsid w:val="0041632D"/>
    <w:rsid w:val="004216B3"/>
    <w:rsid w:val="00422DD6"/>
    <w:rsid w:val="0042685C"/>
    <w:rsid w:val="004418B3"/>
    <w:rsid w:val="00450A54"/>
    <w:rsid w:val="004549FD"/>
    <w:rsid w:val="004672B1"/>
    <w:rsid w:val="0047437F"/>
    <w:rsid w:val="00477F49"/>
    <w:rsid w:val="00480C33"/>
    <w:rsid w:val="00481417"/>
    <w:rsid w:val="00484DF4"/>
    <w:rsid w:val="00486436"/>
    <w:rsid w:val="00494DE6"/>
    <w:rsid w:val="004A3D69"/>
    <w:rsid w:val="004A4F7A"/>
    <w:rsid w:val="004A636F"/>
    <w:rsid w:val="004A6E1B"/>
    <w:rsid w:val="004B0394"/>
    <w:rsid w:val="004B10DE"/>
    <w:rsid w:val="004B58AC"/>
    <w:rsid w:val="004B732A"/>
    <w:rsid w:val="004C23CB"/>
    <w:rsid w:val="004C3CFE"/>
    <w:rsid w:val="004C5414"/>
    <w:rsid w:val="004D7644"/>
    <w:rsid w:val="004E5B53"/>
    <w:rsid w:val="004F783C"/>
    <w:rsid w:val="00502A77"/>
    <w:rsid w:val="00504CA4"/>
    <w:rsid w:val="005118FB"/>
    <w:rsid w:val="0051479F"/>
    <w:rsid w:val="00521F43"/>
    <w:rsid w:val="0052368B"/>
    <w:rsid w:val="0052459F"/>
    <w:rsid w:val="00525416"/>
    <w:rsid w:val="00526049"/>
    <w:rsid w:val="00526141"/>
    <w:rsid w:val="005344A1"/>
    <w:rsid w:val="00535CEB"/>
    <w:rsid w:val="005414A7"/>
    <w:rsid w:val="00543402"/>
    <w:rsid w:val="005477B3"/>
    <w:rsid w:val="0054784B"/>
    <w:rsid w:val="00564358"/>
    <w:rsid w:val="00565EA2"/>
    <w:rsid w:val="005707CE"/>
    <w:rsid w:val="0057091C"/>
    <w:rsid w:val="00572C21"/>
    <w:rsid w:val="00583100"/>
    <w:rsid w:val="00585C9C"/>
    <w:rsid w:val="00587D16"/>
    <w:rsid w:val="00590962"/>
    <w:rsid w:val="005909FD"/>
    <w:rsid w:val="00592B28"/>
    <w:rsid w:val="005960AB"/>
    <w:rsid w:val="005B1446"/>
    <w:rsid w:val="005C7059"/>
    <w:rsid w:val="005E59BE"/>
    <w:rsid w:val="005F1423"/>
    <w:rsid w:val="005F2722"/>
    <w:rsid w:val="005F4EF0"/>
    <w:rsid w:val="00601DC5"/>
    <w:rsid w:val="0060218E"/>
    <w:rsid w:val="006036ED"/>
    <w:rsid w:val="00606968"/>
    <w:rsid w:val="0061202E"/>
    <w:rsid w:val="00613C3D"/>
    <w:rsid w:val="0062341C"/>
    <w:rsid w:val="0062702B"/>
    <w:rsid w:val="00632A82"/>
    <w:rsid w:val="00634B31"/>
    <w:rsid w:val="00635818"/>
    <w:rsid w:val="00642424"/>
    <w:rsid w:val="0064578D"/>
    <w:rsid w:val="006467A1"/>
    <w:rsid w:val="006553BF"/>
    <w:rsid w:val="00655D05"/>
    <w:rsid w:val="00656C7B"/>
    <w:rsid w:val="0065702B"/>
    <w:rsid w:val="006578B6"/>
    <w:rsid w:val="00666561"/>
    <w:rsid w:val="00670C1F"/>
    <w:rsid w:val="00671186"/>
    <w:rsid w:val="006858B1"/>
    <w:rsid w:val="00685BAA"/>
    <w:rsid w:val="00690D9C"/>
    <w:rsid w:val="0069248F"/>
    <w:rsid w:val="006924B8"/>
    <w:rsid w:val="00692859"/>
    <w:rsid w:val="00693649"/>
    <w:rsid w:val="00693881"/>
    <w:rsid w:val="0069549C"/>
    <w:rsid w:val="00697D59"/>
    <w:rsid w:val="006A070D"/>
    <w:rsid w:val="006A24AA"/>
    <w:rsid w:val="006A5F99"/>
    <w:rsid w:val="006B1377"/>
    <w:rsid w:val="006B68D0"/>
    <w:rsid w:val="006C240E"/>
    <w:rsid w:val="006C2FEE"/>
    <w:rsid w:val="006D57CE"/>
    <w:rsid w:val="006D626E"/>
    <w:rsid w:val="006D7BA7"/>
    <w:rsid w:val="006E78CD"/>
    <w:rsid w:val="006F1443"/>
    <w:rsid w:val="00703255"/>
    <w:rsid w:val="00704414"/>
    <w:rsid w:val="007044E8"/>
    <w:rsid w:val="00706DB3"/>
    <w:rsid w:val="00710E4E"/>
    <w:rsid w:val="00720BC5"/>
    <w:rsid w:val="0072353F"/>
    <w:rsid w:val="007245CD"/>
    <w:rsid w:val="00730F6B"/>
    <w:rsid w:val="00731CC6"/>
    <w:rsid w:val="007348A8"/>
    <w:rsid w:val="007379FC"/>
    <w:rsid w:val="00742C89"/>
    <w:rsid w:val="00752E16"/>
    <w:rsid w:val="00753070"/>
    <w:rsid w:val="0076023D"/>
    <w:rsid w:val="0076575D"/>
    <w:rsid w:val="00766B31"/>
    <w:rsid w:val="00770681"/>
    <w:rsid w:val="0077287C"/>
    <w:rsid w:val="00776B4C"/>
    <w:rsid w:val="00780F3E"/>
    <w:rsid w:val="00786D1A"/>
    <w:rsid w:val="00787259"/>
    <w:rsid w:val="007879A4"/>
    <w:rsid w:val="00790C75"/>
    <w:rsid w:val="0079402D"/>
    <w:rsid w:val="00796F34"/>
    <w:rsid w:val="007A70CE"/>
    <w:rsid w:val="007B505C"/>
    <w:rsid w:val="007B63CB"/>
    <w:rsid w:val="007C4338"/>
    <w:rsid w:val="007C669C"/>
    <w:rsid w:val="007D0053"/>
    <w:rsid w:val="007D4DD4"/>
    <w:rsid w:val="007D678A"/>
    <w:rsid w:val="007D7A48"/>
    <w:rsid w:val="007E6E3A"/>
    <w:rsid w:val="007F4D87"/>
    <w:rsid w:val="007F5318"/>
    <w:rsid w:val="00807671"/>
    <w:rsid w:val="00812AB5"/>
    <w:rsid w:val="00823814"/>
    <w:rsid w:val="00823F9A"/>
    <w:rsid w:val="00824D1B"/>
    <w:rsid w:val="00824EA2"/>
    <w:rsid w:val="00825571"/>
    <w:rsid w:val="008255D4"/>
    <w:rsid w:val="008318E3"/>
    <w:rsid w:val="008403BF"/>
    <w:rsid w:val="00840809"/>
    <w:rsid w:val="008416A1"/>
    <w:rsid w:val="008631A8"/>
    <w:rsid w:val="00865006"/>
    <w:rsid w:val="00876B18"/>
    <w:rsid w:val="0088142F"/>
    <w:rsid w:val="008860E0"/>
    <w:rsid w:val="0089078E"/>
    <w:rsid w:val="008947AE"/>
    <w:rsid w:val="008A4CB0"/>
    <w:rsid w:val="008C72AE"/>
    <w:rsid w:val="008D4E00"/>
    <w:rsid w:val="008E3DC3"/>
    <w:rsid w:val="008F7340"/>
    <w:rsid w:val="00905344"/>
    <w:rsid w:val="00905908"/>
    <w:rsid w:val="009103C9"/>
    <w:rsid w:val="00915947"/>
    <w:rsid w:val="00915F6D"/>
    <w:rsid w:val="009173E4"/>
    <w:rsid w:val="00926131"/>
    <w:rsid w:val="009278BD"/>
    <w:rsid w:val="00935858"/>
    <w:rsid w:val="00943AB2"/>
    <w:rsid w:val="00947958"/>
    <w:rsid w:val="009537C7"/>
    <w:rsid w:val="00953A41"/>
    <w:rsid w:val="00960310"/>
    <w:rsid w:val="00962B4E"/>
    <w:rsid w:val="00965454"/>
    <w:rsid w:val="00965BAA"/>
    <w:rsid w:val="009711CB"/>
    <w:rsid w:val="0097476A"/>
    <w:rsid w:val="00977469"/>
    <w:rsid w:val="00981B04"/>
    <w:rsid w:val="009824DF"/>
    <w:rsid w:val="009876E1"/>
    <w:rsid w:val="0099330F"/>
    <w:rsid w:val="009A40C7"/>
    <w:rsid w:val="009B1DBE"/>
    <w:rsid w:val="009B2D1F"/>
    <w:rsid w:val="009B4E61"/>
    <w:rsid w:val="009B62A6"/>
    <w:rsid w:val="009D0EF0"/>
    <w:rsid w:val="009D2E3E"/>
    <w:rsid w:val="009E03A5"/>
    <w:rsid w:val="009E0F2B"/>
    <w:rsid w:val="009E154C"/>
    <w:rsid w:val="009E28DD"/>
    <w:rsid w:val="009E60F9"/>
    <w:rsid w:val="009E6CFF"/>
    <w:rsid w:val="009F07A7"/>
    <w:rsid w:val="009F1F9F"/>
    <w:rsid w:val="009F291D"/>
    <w:rsid w:val="00A020FF"/>
    <w:rsid w:val="00A028DB"/>
    <w:rsid w:val="00A03073"/>
    <w:rsid w:val="00A0459A"/>
    <w:rsid w:val="00A04B2D"/>
    <w:rsid w:val="00A13AA9"/>
    <w:rsid w:val="00A13E74"/>
    <w:rsid w:val="00A15F54"/>
    <w:rsid w:val="00A173C6"/>
    <w:rsid w:val="00A234D3"/>
    <w:rsid w:val="00A273B6"/>
    <w:rsid w:val="00A3063E"/>
    <w:rsid w:val="00A32964"/>
    <w:rsid w:val="00A34916"/>
    <w:rsid w:val="00A37B99"/>
    <w:rsid w:val="00A37CC2"/>
    <w:rsid w:val="00A475FC"/>
    <w:rsid w:val="00A51C30"/>
    <w:rsid w:val="00A53E66"/>
    <w:rsid w:val="00A54A93"/>
    <w:rsid w:val="00A639F7"/>
    <w:rsid w:val="00A64421"/>
    <w:rsid w:val="00A67CFA"/>
    <w:rsid w:val="00A75891"/>
    <w:rsid w:val="00A75DB0"/>
    <w:rsid w:val="00A80122"/>
    <w:rsid w:val="00A81427"/>
    <w:rsid w:val="00A827DB"/>
    <w:rsid w:val="00A94941"/>
    <w:rsid w:val="00AA0444"/>
    <w:rsid w:val="00AA204F"/>
    <w:rsid w:val="00AA3A00"/>
    <w:rsid w:val="00AA447A"/>
    <w:rsid w:val="00AA6AB9"/>
    <w:rsid w:val="00AB239D"/>
    <w:rsid w:val="00AC4848"/>
    <w:rsid w:val="00AD2674"/>
    <w:rsid w:val="00B15FF5"/>
    <w:rsid w:val="00B17530"/>
    <w:rsid w:val="00B23293"/>
    <w:rsid w:val="00B23A23"/>
    <w:rsid w:val="00B31FA7"/>
    <w:rsid w:val="00B4335A"/>
    <w:rsid w:val="00B4411E"/>
    <w:rsid w:val="00B45379"/>
    <w:rsid w:val="00B46BC0"/>
    <w:rsid w:val="00B46F2F"/>
    <w:rsid w:val="00B66C77"/>
    <w:rsid w:val="00B86C9C"/>
    <w:rsid w:val="00B91246"/>
    <w:rsid w:val="00B958FC"/>
    <w:rsid w:val="00B97D22"/>
    <w:rsid w:val="00BB2B6E"/>
    <w:rsid w:val="00BB59BD"/>
    <w:rsid w:val="00BB6A74"/>
    <w:rsid w:val="00BC33F3"/>
    <w:rsid w:val="00BC57E9"/>
    <w:rsid w:val="00BC646C"/>
    <w:rsid w:val="00BC6DC9"/>
    <w:rsid w:val="00BD73FE"/>
    <w:rsid w:val="00BD7984"/>
    <w:rsid w:val="00BE5478"/>
    <w:rsid w:val="00BE5C32"/>
    <w:rsid w:val="00BE6805"/>
    <w:rsid w:val="00BF369D"/>
    <w:rsid w:val="00BF7061"/>
    <w:rsid w:val="00BF7C92"/>
    <w:rsid w:val="00BF7D09"/>
    <w:rsid w:val="00C01362"/>
    <w:rsid w:val="00C05BAE"/>
    <w:rsid w:val="00C07977"/>
    <w:rsid w:val="00C31FEF"/>
    <w:rsid w:val="00C33016"/>
    <w:rsid w:val="00C33F12"/>
    <w:rsid w:val="00C33F63"/>
    <w:rsid w:val="00C40487"/>
    <w:rsid w:val="00C45E3B"/>
    <w:rsid w:val="00C508AA"/>
    <w:rsid w:val="00C5447D"/>
    <w:rsid w:val="00C556B6"/>
    <w:rsid w:val="00C604C9"/>
    <w:rsid w:val="00C71247"/>
    <w:rsid w:val="00C77580"/>
    <w:rsid w:val="00C867F0"/>
    <w:rsid w:val="00C9015C"/>
    <w:rsid w:val="00C947B6"/>
    <w:rsid w:val="00C96EAF"/>
    <w:rsid w:val="00CA0F0C"/>
    <w:rsid w:val="00CA4760"/>
    <w:rsid w:val="00CA6CD8"/>
    <w:rsid w:val="00CB24EF"/>
    <w:rsid w:val="00CC14B0"/>
    <w:rsid w:val="00CC168A"/>
    <w:rsid w:val="00CC79D7"/>
    <w:rsid w:val="00CD3552"/>
    <w:rsid w:val="00CE38D8"/>
    <w:rsid w:val="00CE58E1"/>
    <w:rsid w:val="00CE65D4"/>
    <w:rsid w:val="00CE6ABD"/>
    <w:rsid w:val="00CF01F6"/>
    <w:rsid w:val="00CF064D"/>
    <w:rsid w:val="00CF18FD"/>
    <w:rsid w:val="00CF4FAF"/>
    <w:rsid w:val="00CF5601"/>
    <w:rsid w:val="00CF5F47"/>
    <w:rsid w:val="00CF6661"/>
    <w:rsid w:val="00D0003C"/>
    <w:rsid w:val="00D000E1"/>
    <w:rsid w:val="00D0135B"/>
    <w:rsid w:val="00D0187F"/>
    <w:rsid w:val="00D030E6"/>
    <w:rsid w:val="00D12E7E"/>
    <w:rsid w:val="00D17C6E"/>
    <w:rsid w:val="00D22F01"/>
    <w:rsid w:val="00D25274"/>
    <w:rsid w:val="00D25590"/>
    <w:rsid w:val="00D335D3"/>
    <w:rsid w:val="00D34B0D"/>
    <w:rsid w:val="00D413EC"/>
    <w:rsid w:val="00D45CE6"/>
    <w:rsid w:val="00D5233F"/>
    <w:rsid w:val="00D52425"/>
    <w:rsid w:val="00D533CD"/>
    <w:rsid w:val="00D53628"/>
    <w:rsid w:val="00D5522F"/>
    <w:rsid w:val="00D55C8F"/>
    <w:rsid w:val="00D57CC0"/>
    <w:rsid w:val="00D64831"/>
    <w:rsid w:val="00D668CA"/>
    <w:rsid w:val="00D73796"/>
    <w:rsid w:val="00D740F2"/>
    <w:rsid w:val="00D7413F"/>
    <w:rsid w:val="00D74B1F"/>
    <w:rsid w:val="00D75B8C"/>
    <w:rsid w:val="00D762EE"/>
    <w:rsid w:val="00D7750D"/>
    <w:rsid w:val="00D85B52"/>
    <w:rsid w:val="00D92BB9"/>
    <w:rsid w:val="00D93786"/>
    <w:rsid w:val="00D94B6F"/>
    <w:rsid w:val="00DA593A"/>
    <w:rsid w:val="00DA6B31"/>
    <w:rsid w:val="00DA7A76"/>
    <w:rsid w:val="00DB1089"/>
    <w:rsid w:val="00DB2327"/>
    <w:rsid w:val="00DB2727"/>
    <w:rsid w:val="00DB675C"/>
    <w:rsid w:val="00DC125C"/>
    <w:rsid w:val="00DD66AD"/>
    <w:rsid w:val="00DD7D27"/>
    <w:rsid w:val="00DE18A6"/>
    <w:rsid w:val="00DE4168"/>
    <w:rsid w:val="00DF4F2C"/>
    <w:rsid w:val="00DF6687"/>
    <w:rsid w:val="00E020F2"/>
    <w:rsid w:val="00E043FE"/>
    <w:rsid w:val="00E12931"/>
    <w:rsid w:val="00E206AF"/>
    <w:rsid w:val="00E20820"/>
    <w:rsid w:val="00E22B6E"/>
    <w:rsid w:val="00E23317"/>
    <w:rsid w:val="00E24A05"/>
    <w:rsid w:val="00E25514"/>
    <w:rsid w:val="00E31135"/>
    <w:rsid w:val="00E331C3"/>
    <w:rsid w:val="00E367EF"/>
    <w:rsid w:val="00E413C1"/>
    <w:rsid w:val="00E41884"/>
    <w:rsid w:val="00E448EC"/>
    <w:rsid w:val="00E46338"/>
    <w:rsid w:val="00E5425D"/>
    <w:rsid w:val="00E57A9F"/>
    <w:rsid w:val="00E60A40"/>
    <w:rsid w:val="00E80BAA"/>
    <w:rsid w:val="00E822F3"/>
    <w:rsid w:val="00E866C6"/>
    <w:rsid w:val="00E90732"/>
    <w:rsid w:val="00E926F2"/>
    <w:rsid w:val="00EA0B0D"/>
    <w:rsid w:val="00EA2D1E"/>
    <w:rsid w:val="00EA6B26"/>
    <w:rsid w:val="00EA7FC8"/>
    <w:rsid w:val="00EB4F07"/>
    <w:rsid w:val="00EB5E03"/>
    <w:rsid w:val="00EC610A"/>
    <w:rsid w:val="00ED071A"/>
    <w:rsid w:val="00ED10C7"/>
    <w:rsid w:val="00ED2057"/>
    <w:rsid w:val="00ED24A9"/>
    <w:rsid w:val="00ED2D42"/>
    <w:rsid w:val="00ED4AC6"/>
    <w:rsid w:val="00EE21D4"/>
    <w:rsid w:val="00EE2FC3"/>
    <w:rsid w:val="00EE4C4C"/>
    <w:rsid w:val="00EE5598"/>
    <w:rsid w:val="00EF17BA"/>
    <w:rsid w:val="00EF7963"/>
    <w:rsid w:val="00F00A47"/>
    <w:rsid w:val="00F079CF"/>
    <w:rsid w:val="00F11803"/>
    <w:rsid w:val="00F132A5"/>
    <w:rsid w:val="00F162F9"/>
    <w:rsid w:val="00F17ED8"/>
    <w:rsid w:val="00F20079"/>
    <w:rsid w:val="00F267DD"/>
    <w:rsid w:val="00F27C38"/>
    <w:rsid w:val="00F34503"/>
    <w:rsid w:val="00F36F20"/>
    <w:rsid w:val="00F3760E"/>
    <w:rsid w:val="00F37B9F"/>
    <w:rsid w:val="00F408AB"/>
    <w:rsid w:val="00F41FDF"/>
    <w:rsid w:val="00F42503"/>
    <w:rsid w:val="00F428D6"/>
    <w:rsid w:val="00F51BC4"/>
    <w:rsid w:val="00F526D6"/>
    <w:rsid w:val="00F532FF"/>
    <w:rsid w:val="00F57A96"/>
    <w:rsid w:val="00F61C0D"/>
    <w:rsid w:val="00F67D7E"/>
    <w:rsid w:val="00F71CAE"/>
    <w:rsid w:val="00F72565"/>
    <w:rsid w:val="00F82AD5"/>
    <w:rsid w:val="00F857A7"/>
    <w:rsid w:val="00F86E7F"/>
    <w:rsid w:val="00F940AA"/>
    <w:rsid w:val="00F96ACE"/>
    <w:rsid w:val="00F97DF2"/>
    <w:rsid w:val="00FA6660"/>
    <w:rsid w:val="00FB200F"/>
    <w:rsid w:val="00FB37AC"/>
    <w:rsid w:val="00FC158E"/>
    <w:rsid w:val="00FD02F2"/>
    <w:rsid w:val="00FD1FFA"/>
    <w:rsid w:val="00FE5800"/>
    <w:rsid w:val="00FE5DF7"/>
    <w:rsid w:val="00FF1949"/>
    <w:rsid w:val="00FF1A9B"/>
    <w:rsid w:val="00FF3D20"/>
    <w:rsid w:val="00FF4BA5"/>
    <w:rsid w:val="00FF4C75"/>
    <w:rsid w:val="00FF5950"/>
    <w:rsid w:val="00FF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E22"/>
    <w:rPr>
      <w:sz w:val="24"/>
      <w:szCs w:val="24"/>
    </w:rPr>
  </w:style>
  <w:style w:type="paragraph" w:styleId="1">
    <w:name w:val="heading 1"/>
    <w:basedOn w:val="a"/>
    <w:next w:val="a"/>
    <w:qFormat/>
    <w:rsid w:val="002A4E2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A4E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A4E2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2A4E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rsid w:val="002A4E2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semiHidden/>
    <w:rsid w:val="002A4E2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rsid w:val="002A4E2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rsid w:val="002A4E22"/>
    <w:rPr>
      <w:rFonts w:ascii="Calibri" w:eastAsia="Times New Roman" w:hAnsi="Calibri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B31FA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A94941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basedOn w:val="a0"/>
    <w:link w:val="a4"/>
    <w:uiPriority w:val="11"/>
    <w:rsid w:val="00A94941"/>
    <w:rPr>
      <w:rFonts w:ascii="Cambria" w:hAnsi="Cambria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780F3E"/>
    <w:pPr>
      <w:spacing w:after="120"/>
    </w:pPr>
    <w:rPr>
      <w:sz w:val="72"/>
      <w:szCs w:val="72"/>
    </w:rPr>
  </w:style>
  <w:style w:type="character" w:customStyle="1" w:styleId="a7">
    <w:name w:val="Основной текст Знак"/>
    <w:basedOn w:val="a0"/>
    <w:link w:val="a6"/>
    <w:uiPriority w:val="99"/>
    <w:rsid w:val="00780F3E"/>
    <w:rPr>
      <w:sz w:val="72"/>
      <w:szCs w:val="72"/>
    </w:rPr>
  </w:style>
  <w:style w:type="paragraph" w:styleId="a8">
    <w:name w:val="List Paragraph"/>
    <w:basedOn w:val="a"/>
    <w:qFormat/>
    <w:rsid w:val="006553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 Spacing"/>
    <w:uiPriority w:val="1"/>
    <w:qFormat/>
    <w:rsid w:val="006553BF"/>
    <w:rPr>
      <w:rFonts w:ascii="Calibri" w:eastAsia="Calibri" w:hAnsi="Calibri"/>
      <w:sz w:val="22"/>
      <w:szCs w:val="22"/>
      <w:lang w:eastAsia="en-US"/>
    </w:rPr>
  </w:style>
  <w:style w:type="paragraph" w:styleId="aa">
    <w:name w:val="Normal (Web)"/>
    <w:basedOn w:val="a"/>
    <w:uiPriority w:val="99"/>
    <w:semiHidden/>
    <w:unhideWhenUsed/>
    <w:rsid w:val="002E08DE"/>
    <w:pPr>
      <w:spacing w:before="100" w:beforeAutospacing="1" w:after="100" w:afterAutospacing="1"/>
    </w:pPr>
  </w:style>
  <w:style w:type="paragraph" w:customStyle="1" w:styleId="ParagraphStyle">
    <w:name w:val="Paragraph Style"/>
    <w:rsid w:val="004B732A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88;&#1080;&#1085;&#1072;\Desktop\&#1054;&#1089;&#1085;%20&#1055;&#1056;%20&#1050;&#1091;&#1079;&#1085;-16-17%20-%20&#1079;&#1072;&#1091;&#1095;&#1080;\&#1054;&#1057;&#1053;%20&#1094;&#1074;%20&#1048;&#1047;&#1054;%2016-17\&#1086;&#1089;&#1085;%201-7%20&#1048;&#1047;&#1054;-16-17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41DC2-0B91-4F18-98A2-B095E4C6E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осн 1-7 ИЗО-16-17</Template>
  <TotalTime>182</TotalTime>
  <Pages>85</Pages>
  <Words>28316</Words>
  <Characters>161406</Characters>
  <Application>Microsoft Office Word</Application>
  <DocSecurity>0</DocSecurity>
  <Lines>1345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ТЕМАТИЧЕСКИЙ ПЛАН</vt:lpstr>
    </vt:vector>
  </TitlesOfParts>
  <Company>Microsoft</Company>
  <LinksUpToDate>false</LinksUpToDate>
  <CharactersWithSpaces>189344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ТЕМАТИЧЕСКИЙ ПЛАН</dc:title>
  <dc:creator>Ирина</dc:creator>
  <cp:lastModifiedBy>Алсу</cp:lastModifiedBy>
  <cp:revision>12</cp:revision>
  <cp:lastPrinted>2010-11-11T07:56:00Z</cp:lastPrinted>
  <dcterms:created xsi:type="dcterms:W3CDTF">2016-08-29T18:06:00Z</dcterms:created>
  <dcterms:modified xsi:type="dcterms:W3CDTF">2016-08-31T11:32:00Z</dcterms:modified>
</cp:coreProperties>
</file>